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23BC5" w14:textId="77777777" w:rsidR="005168AE" w:rsidRPr="00AE008C" w:rsidRDefault="005168AE">
      <w:pPr>
        <w:pStyle w:val="Title"/>
        <w:rPr>
          <w:rFonts w:cs="Arial"/>
        </w:rPr>
      </w:pPr>
    </w:p>
    <w:p w14:paraId="1C1BEC14" w14:textId="77777777" w:rsidR="005168AE" w:rsidRPr="00AE008C" w:rsidRDefault="005168AE">
      <w:pPr>
        <w:pStyle w:val="Title"/>
        <w:rPr>
          <w:rFonts w:cs="Arial"/>
        </w:rPr>
      </w:pPr>
    </w:p>
    <w:p w14:paraId="763C8A3D" w14:textId="77777777" w:rsidR="00DD697D" w:rsidRPr="00AE008C" w:rsidRDefault="00DD697D" w:rsidP="00794C70">
      <w:pPr>
        <w:jc w:val="center"/>
      </w:pPr>
    </w:p>
    <w:p w14:paraId="0B90313C" w14:textId="77777777" w:rsidR="00DD697D" w:rsidRPr="00AE008C" w:rsidRDefault="00DD697D" w:rsidP="00DD697D"/>
    <w:p w14:paraId="35BD9401" w14:textId="77777777" w:rsidR="00DD697D" w:rsidRPr="00AE008C" w:rsidRDefault="00DD697D" w:rsidP="00DD697D">
      <w:pPr>
        <w:rPr>
          <w:rFonts w:cs="Arial"/>
        </w:rPr>
      </w:pPr>
    </w:p>
    <w:p w14:paraId="44E3AF99" w14:textId="77777777" w:rsidR="005168AE" w:rsidRPr="00AE008C" w:rsidRDefault="005168AE">
      <w:pPr>
        <w:pStyle w:val="Title"/>
        <w:rPr>
          <w:rFonts w:cs="Arial"/>
        </w:rPr>
      </w:pPr>
    </w:p>
    <w:p w14:paraId="6DD45420" w14:textId="6198776D" w:rsidR="00961793" w:rsidRPr="00AE008C" w:rsidRDefault="00AA608C" w:rsidP="005168AE">
      <w:pPr>
        <w:pStyle w:val="Title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Sales Messages</w:t>
      </w:r>
    </w:p>
    <w:p w14:paraId="05AC3DC6" w14:textId="77777777" w:rsidR="00794C70" w:rsidRPr="00AE008C" w:rsidRDefault="00794C70" w:rsidP="005168AE">
      <w:pPr>
        <w:jc w:val="center"/>
        <w:rPr>
          <w:rFonts w:cs="Arial"/>
          <w:i/>
          <w:sz w:val="32"/>
          <w:szCs w:val="32"/>
        </w:rPr>
      </w:pPr>
    </w:p>
    <w:p w14:paraId="3BCA8901" w14:textId="77777777" w:rsidR="00794C70" w:rsidRPr="00AE008C" w:rsidRDefault="00794C70" w:rsidP="005168AE">
      <w:pPr>
        <w:jc w:val="center"/>
        <w:rPr>
          <w:rFonts w:cs="Arial"/>
          <w:i/>
          <w:sz w:val="32"/>
          <w:szCs w:val="32"/>
        </w:rPr>
      </w:pPr>
    </w:p>
    <w:p w14:paraId="63F6CE6B" w14:textId="77777777" w:rsidR="005168AE" w:rsidRPr="00AE008C" w:rsidRDefault="00A45292" w:rsidP="005168AE">
      <w:pPr>
        <w:jc w:val="center"/>
        <w:rPr>
          <w:rFonts w:cs="Arial"/>
          <w:i/>
          <w:sz w:val="32"/>
          <w:szCs w:val="32"/>
        </w:rPr>
      </w:pPr>
      <w:r w:rsidRPr="00AE008C">
        <w:rPr>
          <w:rFonts w:cs="Arial"/>
          <w:i/>
          <w:sz w:val="32"/>
          <w:szCs w:val="32"/>
        </w:rPr>
        <w:t>By Luther Landro</w:t>
      </w:r>
    </w:p>
    <w:p w14:paraId="0E59BDA9" w14:textId="77777777" w:rsidR="00DD697D" w:rsidRPr="00AE008C" w:rsidRDefault="005168AE" w:rsidP="00DD697D">
      <w:pPr>
        <w:autoSpaceDE w:val="0"/>
        <w:autoSpaceDN w:val="0"/>
        <w:adjustRightInd w:val="0"/>
        <w:spacing w:after="0" w:line="240" w:lineRule="auto"/>
        <w:jc w:val="center"/>
        <w:rPr>
          <w:rFonts w:cs="Verdana-Bold"/>
          <w:b/>
          <w:bCs/>
          <w:sz w:val="36"/>
          <w:szCs w:val="36"/>
        </w:rPr>
      </w:pPr>
      <w:r w:rsidRPr="00AE008C">
        <w:rPr>
          <w:rFonts w:cs="Arial"/>
        </w:rPr>
        <w:br w:type="page"/>
      </w:r>
      <w:r w:rsidR="00DD697D" w:rsidRPr="00AE008C">
        <w:rPr>
          <w:rFonts w:cs="Verdana-Bold"/>
          <w:b/>
          <w:bCs/>
          <w:sz w:val="36"/>
          <w:szCs w:val="36"/>
        </w:rPr>
        <w:lastRenderedPageBreak/>
        <w:t>Earnings &amp; Income Disclaimer</w:t>
      </w:r>
    </w:p>
    <w:p w14:paraId="23CDA741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EARNINGS AND INCOME DISCLAIMER FOR</w:t>
      </w:r>
    </w:p>
    <w:p w14:paraId="23963E8F" w14:textId="77777777" w:rsidR="00DD697D" w:rsidRPr="00AE008C" w:rsidRDefault="00A45292" w:rsidP="00DD697D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WHITE WAVE</w:t>
      </w:r>
      <w:r w:rsidR="00794C70" w:rsidRPr="00AE008C">
        <w:rPr>
          <w:rFonts w:cs="TimesNewRomanPSMT"/>
          <w:sz w:val="20"/>
          <w:szCs w:val="20"/>
        </w:rPr>
        <w:t xml:space="preserve"> MEDIA</w:t>
      </w:r>
      <w:r w:rsidR="00DD697D" w:rsidRPr="00AE008C">
        <w:rPr>
          <w:rFonts w:cs="TimesNewRomanPSMT"/>
          <w:sz w:val="20"/>
          <w:szCs w:val="20"/>
        </w:rPr>
        <w:t xml:space="preserve"> LLC</w:t>
      </w:r>
    </w:p>
    <w:p w14:paraId="55EAB489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281CDBA4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ANY EARNINGS OR INCOME STATEMENTS, OR EARNINGS OR INCOME EXAMPLES, ARE</w:t>
      </w:r>
    </w:p>
    <w:p w14:paraId="7622DD52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ONLY ESTIMATES OF WHAT WE THINK YOU COULD EARN. THERE IS NO ASSURANCE</w:t>
      </w:r>
    </w:p>
    <w:p w14:paraId="32917C37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YOU'LL DO AS WELL. IF YOU RELY UPON OUR FIGURES, YOU MUST ACCEPT THE RISK OF</w:t>
      </w:r>
    </w:p>
    <w:p w14:paraId="12571357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NOT DOING AS WELL.</w:t>
      </w:r>
    </w:p>
    <w:p w14:paraId="318D9D6A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20DCB6D0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WHERE SPECIFIC INCOME FIGURES ARE USED, AND ATTRIBUTED TO AN INDIVIDUAL OR</w:t>
      </w:r>
    </w:p>
    <w:p w14:paraId="4E5E1218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BUSINESS, THOSE PERSONS OR BUSINESSES HAVE EARNED THAT AMOUNT. THERE IS NO</w:t>
      </w:r>
    </w:p>
    <w:p w14:paraId="09E8F5F8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ASSURANCE YOU'LL DO AS WELL. IF YOU RELY UPON OUR FIGURES; YOU MUST ACCEPT</w:t>
      </w:r>
    </w:p>
    <w:p w14:paraId="4930D700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THE RISK OF NOT DOING AS WELL.</w:t>
      </w:r>
    </w:p>
    <w:p w14:paraId="71B505C5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48AB508D" w14:textId="77777777" w:rsidR="00DD697D" w:rsidRPr="00AE008C" w:rsidRDefault="00DD697D" w:rsidP="00794C70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 xml:space="preserve">ANY AND ALL CLAIMS OR REPRESENTATIONS, AS TO INCOME EARNINGS ON </w:t>
      </w:r>
      <w:r w:rsidR="00A45292" w:rsidRPr="00AE008C">
        <w:rPr>
          <w:rFonts w:cs="TimesNewRomanPSMT"/>
          <w:sz w:val="20"/>
          <w:szCs w:val="20"/>
        </w:rPr>
        <w:t>WHITE WAVE</w:t>
      </w:r>
      <w:r w:rsidR="00794C70" w:rsidRPr="00AE008C">
        <w:rPr>
          <w:rFonts w:cs="TimesNewRomanPSMT"/>
          <w:sz w:val="20"/>
          <w:szCs w:val="20"/>
        </w:rPr>
        <w:t xml:space="preserve"> MEDIA</w:t>
      </w:r>
      <w:r w:rsidRPr="00AE008C">
        <w:rPr>
          <w:rFonts w:cs="TimesNewRomanPSMT"/>
          <w:sz w:val="20"/>
          <w:szCs w:val="20"/>
        </w:rPr>
        <w:t xml:space="preserve"> LLC, ARE NOT TO BE CONSIDERED AS AVERAGE EARNINGS.</w:t>
      </w:r>
    </w:p>
    <w:p w14:paraId="6F3DFFF8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3891C9A0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THERE CAN BE NO ASSURANCE THAT ANY PRIOR SUCCESSES, OR PAST RESULTS, AS TO</w:t>
      </w:r>
    </w:p>
    <w:p w14:paraId="4BF0D4C5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INCOME EARNINGS, CAN BE USED AS AN INDICATION OF YOUR FUTURE SUCCESS OR</w:t>
      </w:r>
    </w:p>
    <w:p w14:paraId="711F54A4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RESULTS.</w:t>
      </w:r>
    </w:p>
    <w:p w14:paraId="59FF17EE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2A45E525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MONETARY AND INCOME RESULTS ARE BASED ON MANY FACTORS. WE HAVE NO WAY OF</w:t>
      </w:r>
    </w:p>
    <w:p w14:paraId="5674948E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KNOWING HOW WELL YOU WILL DO, AS WE DO NOT KNOW YOU, YOUR BACKGROUND,</w:t>
      </w:r>
    </w:p>
    <w:p w14:paraId="5173FCCD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YOUR WORK ETHIC, OR YOUR BUSINESS SKILLS OR PRACTICES. THEREFORE WE DO NOT</w:t>
      </w:r>
    </w:p>
    <w:p w14:paraId="69B62FEB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GUARANTEE OR IMPLY THAT YOU WILL GET RICH, THAT YOU WILL DO AS WELL, OR MAKE</w:t>
      </w:r>
    </w:p>
    <w:p w14:paraId="0D593659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ANY MONEY AT ALL. THERE IS NO ASSURANCE YOU'LL DO AS WELL. IF YOU RELY UPON</w:t>
      </w:r>
    </w:p>
    <w:p w14:paraId="32869DFE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OUR FIGURES; YOU MUST ACCEPT THE RISK OF NOT DOING AS WELL.</w:t>
      </w:r>
    </w:p>
    <w:p w14:paraId="7167F2CF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3BDAF1BA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INTERNET BUSINESSES AND EARNINGS DERIVED THERE FROM, HAVE UNKNOWN RISKS</w:t>
      </w:r>
    </w:p>
    <w:p w14:paraId="5978303B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INVOLVED, AND ARE NOT SUITABLE FOR EVERYONE. MAKING DECISIONS BASED ON ANY</w:t>
      </w:r>
    </w:p>
    <w:p w14:paraId="72DF2218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INFORMATION PRESENTED IN OUR PRODUCTS, SERVICES, OR WEB SITE, SHOULD BE DONE</w:t>
      </w:r>
    </w:p>
    <w:p w14:paraId="752BEAAD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ONLY WITH THE KNOWLEDGE THAT YOU COULD EXPERIENCE SIGNIFICANT LOSSES, OR</w:t>
      </w:r>
    </w:p>
    <w:p w14:paraId="30D6E7B5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MAKE NO MONEY AT ALL.</w:t>
      </w:r>
    </w:p>
    <w:p w14:paraId="3F83E425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41D42DAB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 xml:space="preserve">ALL PRODUCTS AND SERVICES BY </w:t>
      </w:r>
      <w:r w:rsidR="00A45292" w:rsidRPr="00AE008C">
        <w:rPr>
          <w:rFonts w:cs="TimesNewRomanPSMT"/>
          <w:sz w:val="20"/>
          <w:szCs w:val="20"/>
        </w:rPr>
        <w:t>WHITE WAVE</w:t>
      </w:r>
      <w:r w:rsidR="00794C70" w:rsidRPr="00AE008C">
        <w:rPr>
          <w:rFonts w:cs="TimesNewRomanPSMT"/>
          <w:sz w:val="20"/>
          <w:szCs w:val="20"/>
        </w:rPr>
        <w:t xml:space="preserve"> MEDIA</w:t>
      </w:r>
      <w:r w:rsidRPr="00AE008C">
        <w:rPr>
          <w:rFonts w:cs="TimesNewRomanPSMT"/>
          <w:sz w:val="20"/>
          <w:szCs w:val="20"/>
        </w:rPr>
        <w:t xml:space="preserve"> LLC ARE FOR EDUCATIONAL AND</w:t>
      </w:r>
    </w:p>
    <w:p w14:paraId="03E8C4E1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INFORMATIONAL PURPOSES ONLY. USE CAUTION AND SEEK THE ADVICE OF QUALIFIED</w:t>
      </w:r>
    </w:p>
    <w:p w14:paraId="13D5915B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PROFESSIONALS. CHECK WITH YOUR ACCOUNTANT, LAWYER OR PROFESSIONAL</w:t>
      </w:r>
    </w:p>
    <w:p w14:paraId="03360A95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ADVISOR, BEFORE ACTING ON THIS OR ANY INFORMATION.</w:t>
      </w:r>
    </w:p>
    <w:p w14:paraId="4B40A449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</w:p>
    <w:p w14:paraId="09EB5A2B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USERS OF OUR PRODUCTS, SERVICES AND WEB SITE ARE ADVISED TO DO THEIR OWN DUE</w:t>
      </w:r>
    </w:p>
    <w:p w14:paraId="24EEDF57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DILIGENCE WHEN IT COMES TO MAKING BUSINESS DECISIONS AND ALL INFORMATION,</w:t>
      </w:r>
    </w:p>
    <w:p w14:paraId="7AFADD86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PRODUCTS, AND SERVICES THAT HAVE BEEN PROVIDED SHOULD BE INDEPENDENTLY</w:t>
      </w:r>
    </w:p>
    <w:p w14:paraId="0511647B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VERIFIED BY YOUR OWN QUALIFIED PROFESSIONALS. OUR INFORMATION, PRODUCTS,</w:t>
      </w:r>
    </w:p>
    <w:p w14:paraId="07486D79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 xml:space="preserve">AND SERVICES ON </w:t>
      </w:r>
      <w:r w:rsidR="00A45292" w:rsidRPr="00AE008C">
        <w:rPr>
          <w:rFonts w:cs="TimesNewRomanPSMT"/>
          <w:sz w:val="20"/>
          <w:szCs w:val="20"/>
        </w:rPr>
        <w:t>WHITE WAVE</w:t>
      </w:r>
      <w:r w:rsidR="00794C70" w:rsidRPr="00AE008C">
        <w:rPr>
          <w:rFonts w:cs="TimesNewRomanPSMT"/>
          <w:sz w:val="20"/>
          <w:szCs w:val="20"/>
        </w:rPr>
        <w:t xml:space="preserve"> MEDIA</w:t>
      </w:r>
      <w:r w:rsidRPr="00AE008C">
        <w:rPr>
          <w:rFonts w:cs="TimesNewRomanPSMT"/>
          <w:sz w:val="20"/>
          <w:szCs w:val="20"/>
        </w:rPr>
        <w:t xml:space="preserve"> LLC SHOULD BE CAREFULLY CONSIDERED AND</w:t>
      </w:r>
    </w:p>
    <w:p w14:paraId="009C6393" w14:textId="77777777" w:rsidR="00DD697D" w:rsidRPr="00AE008C" w:rsidRDefault="00DD697D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>EVALUATED, BEFORE REACHING A BUSINESS DECISION, ON WHETHER TO RELY ON THEM.</w:t>
      </w:r>
    </w:p>
    <w:p w14:paraId="0AA49CC0" w14:textId="77777777" w:rsidR="00DD697D" w:rsidRPr="00AE008C" w:rsidRDefault="00794C70" w:rsidP="00DD697D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 xml:space="preserve">BY PURCHASING AND USING THIS INFORMATION, </w:t>
      </w:r>
      <w:r w:rsidR="00DD697D" w:rsidRPr="00AE008C">
        <w:rPr>
          <w:rFonts w:cs="TimesNewRomanPSMT"/>
          <w:sz w:val="20"/>
          <w:szCs w:val="20"/>
        </w:rPr>
        <w:t>YOU AGREE THAT OUR COMPANY</w:t>
      </w:r>
      <w:r w:rsidRPr="00AE008C">
        <w:rPr>
          <w:rFonts w:cs="TimesNewRomanPSMT"/>
          <w:sz w:val="20"/>
          <w:szCs w:val="20"/>
        </w:rPr>
        <w:t>, ITS PARTNERS AND ASSOCIATES ARE</w:t>
      </w:r>
      <w:r w:rsidR="00DD697D" w:rsidRPr="00AE008C">
        <w:rPr>
          <w:rFonts w:cs="TimesNewRomanPSMT"/>
          <w:sz w:val="20"/>
          <w:szCs w:val="20"/>
        </w:rPr>
        <w:t xml:space="preserve"> NOT RESPONSIBLE FOR THE SUCCESS OR FAILURE OF</w:t>
      </w:r>
    </w:p>
    <w:p w14:paraId="681E3AE1" w14:textId="77777777" w:rsidR="00DD697D" w:rsidRPr="00AE008C" w:rsidRDefault="00DD697D" w:rsidP="00794C70">
      <w:pPr>
        <w:autoSpaceDE w:val="0"/>
        <w:autoSpaceDN w:val="0"/>
        <w:adjustRightInd w:val="0"/>
        <w:spacing w:after="0" w:line="240" w:lineRule="auto"/>
        <w:rPr>
          <w:rFonts w:cs="TimesNewRomanPSMT"/>
          <w:sz w:val="20"/>
          <w:szCs w:val="20"/>
        </w:rPr>
      </w:pPr>
      <w:r w:rsidRPr="00AE008C">
        <w:rPr>
          <w:rFonts w:cs="TimesNewRomanPSMT"/>
          <w:sz w:val="20"/>
          <w:szCs w:val="20"/>
        </w:rPr>
        <w:t xml:space="preserve">YOUR BUSINESS DECISIONS RELATING TO ANY INFORMATION PRESENTED BY </w:t>
      </w:r>
      <w:r w:rsidR="00A45292" w:rsidRPr="00AE008C">
        <w:rPr>
          <w:rFonts w:cs="TimesNewRomanPSMT"/>
          <w:sz w:val="20"/>
          <w:szCs w:val="20"/>
        </w:rPr>
        <w:t>WHITE WAVE</w:t>
      </w:r>
      <w:r w:rsidR="00794C70" w:rsidRPr="00AE008C">
        <w:rPr>
          <w:rFonts w:cs="TimesNewRomanPSMT"/>
          <w:sz w:val="20"/>
          <w:szCs w:val="20"/>
        </w:rPr>
        <w:t xml:space="preserve"> MEDIA</w:t>
      </w:r>
      <w:r w:rsidRPr="00AE008C">
        <w:rPr>
          <w:rFonts w:cs="TimesNewRomanPSMT"/>
          <w:sz w:val="20"/>
          <w:szCs w:val="20"/>
        </w:rPr>
        <w:t xml:space="preserve"> LLC, OR OUR COMPANY PRODUCTS OR SERVICES.</w:t>
      </w:r>
    </w:p>
    <w:p w14:paraId="05097FFC" w14:textId="07F4A652" w:rsidR="00AA608C" w:rsidRPr="00AA608C" w:rsidRDefault="00DD697D" w:rsidP="00AA608C">
      <w:pPr>
        <w:rPr>
          <w:b/>
        </w:rPr>
      </w:pPr>
      <w:r w:rsidRPr="00AE008C">
        <w:rPr>
          <w:rFonts w:cs="TimesNewRomanPSMT"/>
          <w:sz w:val="20"/>
          <w:szCs w:val="20"/>
        </w:rPr>
        <w:br w:type="page"/>
      </w:r>
      <w:r w:rsidR="00AA608C" w:rsidRPr="00AA608C">
        <w:rPr>
          <w:b/>
        </w:rPr>
        <w:lastRenderedPageBreak/>
        <w:t xml:space="preserve">First </w:t>
      </w:r>
      <w:r w:rsidR="00AA608C" w:rsidRPr="00AA608C">
        <w:rPr>
          <w:b/>
        </w:rPr>
        <w:t>Outreach M</w:t>
      </w:r>
      <w:r w:rsidR="00AA608C" w:rsidRPr="00AA608C">
        <w:rPr>
          <w:b/>
        </w:rPr>
        <w:t>essage:</w:t>
      </w:r>
    </w:p>
    <w:p w14:paraId="30957D40" w14:textId="4F53E650" w:rsidR="00AA608C" w:rsidRDefault="00AA608C" w:rsidP="00AA608C">
      <w:r>
        <w:t>H</w:t>
      </w:r>
      <w:r>
        <w:t xml:space="preserve">ello NAME </w:t>
      </w:r>
    </w:p>
    <w:p w14:paraId="0D3AEF4E" w14:textId="787DEF62" w:rsidR="00AA608C" w:rsidRDefault="00AA608C" w:rsidP="00AA608C">
      <w:r>
        <w:t>T</w:t>
      </w:r>
      <w:r>
        <w:t xml:space="preserve">hanks for connecting with me and I look forward to learning more about you and your business. If you would like to connect with anyone in my network, </w:t>
      </w:r>
      <w:r>
        <w:t>I</w:t>
      </w:r>
      <w:r>
        <w:t xml:space="preserve"> would be happy to be a resource for you. </w:t>
      </w:r>
    </w:p>
    <w:p w14:paraId="4AC88056" w14:textId="77777777" w:rsidR="00AA608C" w:rsidRDefault="00AA608C" w:rsidP="00AA608C">
      <w:r>
        <w:t>Just for fun, tell me something interesting about you or your business.</w:t>
      </w:r>
    </w:p>
    <w:p w14:paraId="0158F7D8" w14:textId="4B629B9B" w:rsidR="00AA608C" w:rsidRDefault="00AA608C" w:rsidP="00AA608C">
      <w:r>
        <w:t xml:space="preserve">If you want to learn something interesting about me and my business, </w:t>
      </w:r>
      <w:r>
        <w:t>I</w:t>
      </w:r>
      <w:r>
        <w:t xml:space="preserve"> created a page just for my LinkedIn connections at </w:t>
      </w:r>
      <w:r>
        <w:t>[URL]</w:t>
      </w:r>
      <w:r>
        <w:t xml:space="preserve"> </w:t>
      </w:r>
    </w:p>
    <w:p w14:paraId="2EA4D01C" w14:textId="41F218FC" w:rsidR="00AA608C" w:rsidRDefault="00AA608C" w:rsidP="00AA608C">
      <w:r>
        <w:t xml:space="preserve">Thanks again for connecting and if there is </w:t>
      </w:r>
      <w:r>
        <w:t>anything,</w:t>
      </w:r>
      <w:r>
        <w:t xml:space="preserve"> I can help you with, please do not hesitate to ask!</w:t>
      </w:r>
    </w:p>
    <w:p w14:paraId="72EA28AF" w14:textId="039608DD" w:rsidR="00AA608C" w:rsidRDefault="00DD3C16" w:rsidP="00AA608C">
      <w:r>
        <w:t>-</w:t>
      </w:r>
      <w:r w:rsidR="00AA608C">
        <w:t xml:space="preserve">NAME </w:t>
      </w:r>
    </w:p>
    <w:p w14:paraId="13323E18" w14:textId="51FF9CBD" w:rsidR="00AA608C" w:rsidRDefault="00AA608C" w:rsidP="00AA608C">
      <w:r>
        <w:t>P</w:t>
      </w:r>
      <w:r w:rsidR="00DD3C16">
        <w:t>.</w:t>
      </w:r>
      <w:r>
        <w:t>S</w:t>
      </w:r>
      <w:r w:rsidR="00DD3C16">
        <w:t>.</w:t>
      </w:r>
      <w:r>
        <w:t xml:space="preserve"> I also have a free {Free thing} for you where I show you how </w:t>
      </w:r>
      <w:r>
        <w:t>I</w:t>
      </w:r>
      <w:r>
        <w:t xml:space="preserve"> {Business benefit} at </w:t>
      </w:r>
      <w:r>
        <w:t>[URL]</w:t>
      </w:r>
      <w:r>
        <w:t xml:space="preserve"> </w:t>
      </w:r>
    </w:p>
    <w:p w14:paraId="0984D7F8" w14:textId="77777777" w:rsidR="00AA608C" w:rsidRDefault="00AA608C" w:rsidP="00AA608C"/>
    <w:p w14:paraId="389D1312" w14:textId="77777777" w:rsidR="00AA608C" w:rsidRDefault="00AA608C">
      <w:pPr>
        <w:rPr>
          <w:b/>
        </w:rPr>
      </w:pPr>
      <w:r>
        <w:rPr>
          <w:b/>
        </w:rPr>
        <w:br w:type="page"/>
      </w:r>
    </w:p>
    <w:p w14:paraId="485DEFE1" w14:textId="60BFC95E" w:rsidR="00AA608C" w:rsidRPr="00AA608C" w:rsidRDefault="00AA608C" w:rsidP="00AA608C">
      <w:pPr>
        <w:rPr>
          <w:b/>
        </w:rPr>
      </w:pPr>
      <w:r w:rsidRPr="00AA608C">
        <w:rPr>
          <w:b/>
        </w:rPr>
        <w:lastRenderedPageBreak/>
        <w:t>Share Content:</w:t>
      </w:r>
    </w:p>
    <w:p w14:paraId="56C859B6" w14:textId="77777777" w:rsidR="00AA608C" w:rsidRDefault="00AA608C" w:rsidP="00AA608C">
      <w:r>
        <w:t>Hey Name,</w:t>
      </w:r>
    </w:p>
    <w:p w14:paraId="4DF51D27" w14:textId="77777777" w:rsidR="00FC7CC8" w:rsidRDefault="00AA608C" w:rsidP="00AA608C">
      <w:r>
        <w:t>I hope business is going well for you. I cam</w:t>
      </w:r>
      <w:r w:rsidR="00FC7CC8">
        <w:t>e</w:t>
      </w:r>
      <w:r>
        <w:t xml:space="preserve"> across an article that you would be interested in, it talks about </w:t>
      </w:r>
      <w:r w:rsidR="00FC7CC8">
        <w:t>[X]</w:t>
      </w:r>
    </w:p>
    <w:p w14:paraId="63F6CEEE" w14:textId="4A69C81B" w:rsidR="00AA608C" w:rsidRDefault="00FC7CC8" w:rsidP="00AA608C">
      <w:r>
        <w:t>Y</w:t>
      </w:r>
      <w:r w:rsidR="00AA608C">
        <w:t xml:space="preserve">ou can check it out here: </w:t>
      </w:r>
      <w:r>
        <w:t>[URL]</w:t>
      </w:r>
    </w:p>
    <w:p w14:paraId="15CBFB06" w14:textId="77777777" w:rsidR="00AA608C" w:rsidRDefault="00AA608C" w:rsidP="00AA608C">
      <w:r>
        <w:t>I'd love to get your thoughts on it.</w:t>
      </w:r>
    </w:p>
    <w:p w14:paraId="7140444D" w14:textId="591B3390" w:rsidR="00AA608C" w:rsidRDefault="00DD3C16" w:rsidP="00AA608C">
      <w:r>
        <w:t>-</w:t>
      </w:r>
      <w:r w:rsidR="00AA608C">
        <w:t xml:space="preserve">NAME </w:t>
      </w:r>
    </w:p>
    <w:p w14:paraId="710FA69B" w14:textId="012AC477" w:rsidR="00AA608C" w:rsidRDefault="00AA608C" w:rsidP="00AA608C">
      <w:r>
        <w:t>--</w:t>
      </w:r>
    </w:p>
    <w:p w14:paraId="6F8F5FE0" w14:textId="5A4A579A" w:rsidR="00AA608C" w:rsidRDefault="00AA608C" w:rsidP="00AA608C">
      <w:r>
        <w:t xml:space="preserve">Hey Name, </w:t>
      </w:r>
    </w:p>
    <w:p w14:paraId="34541A04" w14:textId="77777777" w:rsidR="00AA608C" w:rsidRDefault="00AA608C" w:rsidP="00AA608C">
      <w:r>
        <w:t xml:space="preserve">I wrote an article recently and mentioned your business. It's getting some interesting feedback and I'd love to include you in the conversation. </w:t>
      </w:r>
    </w:p>
    <w:p w14:paraId="007B291B" w14:textId="2B23E2EC" w:rsidR="00AA608C" w:rsidRDefault="00AA608C" w:rsidP="00AA608C">
      <w:r>
        <w:t xml:space="preserve">You can see the article here: </w:t>
      </w:r>
      <w:r w:rsidR="00FC7CC8">
        <w:t>[URL]</w:t>
      </w:r>
    </w:p>
    <w:p w14:paraId="4F490FAB" w14:textId="77777777" w:rsidR="00AA608C" w:rsidRDefault="00AA608C" w:rsidP="00AA608C">
      <w:r>
        <w:t xml:space="preserve">Let me know what you think. </w:t>
      </w:r>
    </w:p>
    <w:p w14:paraId="1227FD32" w14:textId="36BBAE51" w:rsidR="00AA608C" w:rsidRDefault="00DD3C16" w:rsidP="00AA608C">
      <w:r>
        <w:t>-</w:t>
      </w:r>
      <w:r w:rsidR="00AA608C">
        <w:t xml:space="preserve">NAME </w:t>
      </w:r>
    </w:p>
    <w:p w14:paraId="23291FE3" w14:textId="77777777" w:rsidR="00AA608C" w:rsidRDefault="00AA608C" w:rsidP="00AA608C"/>
    <w:p w14:paraId="53B0BB42" w14:textId="77777777" w:rsidR="00AA608C" w:rsidRDefault="00AA608C">
      <w:r>
        <w:br w:type="page"/>
      </w:r>
    </w:p>
    <w:p w14:paraId="7BB90E32" w14:textId="681F3CFA" w:rsidR="00AA608C" w:rsidRPr="00FC7CC8" w:rsidRDefault="00AA608C" w:rsidP="00AA608C">
      <w:pPr>
        <w:rPr>
          <w:b/>
        </w:rPr>
      </w:pPr>
      <w:r w:rsidRPr="00FC7CC8">
        <w:rPr>
          <w:b/>
        </w:rPr>
        <w:lastRenderedPageBreak/>
        <w:t xml:space="preserve">About </w:t>
      </w:r>
      <w:r w:rsidR="00FC7CC8" w:rsidRPr="00FC7CC8">
        <w:rPr>
          <w:b/>
        </w:rPr>
        <w:t xml:space="preserve">Their Content: </w:t>
      </w:r>
    </w:p>
    <w:p w14:paraId="05627FFD" w14:textId="77777777" w:rsidR="00AA608C" w:rsidRDefault="00AA608C" w:rsidP="00AA608C">
      <w:r>
        <w:t xml:space="preserve">Hey NAME, </w:t>
      </w:r>
    </w:p>
    <w:p w14:paraId="3518CE4A" w14:textId="77777777" w:rsidR="00AA608C" w:rsidRDefault="00AA608C" w:rsidP="00AA608C">
      <w:r>
        <w:t xml:space="preserve">I saw your article on XXX. </w:t>
      </w:r>
    </w:p>
    <w:p w14:paraId="09BD3E72" w14:textId="77777777" w:rsidR="00FC7CC8" w:rsidRDefault="00AA608C" w:rsidP="00AA608C">
      <w:r>
        <w:t xml:space="preserve">I had some questions about is and would love to connect with you. </w:t>
      </w:r>
    </w:p>
    <w:p w14:paraId="32A8BD47" w14:textId="11732774" w:rsidR="00AA608C" w:rsidRDefault="00AA608C" w:rsidP="00AA608C">
      <w:r>
        <w:t xml:space="preserve">Let me know when you have time for a quick call. </w:t>
      </w:r>
    </w:p>
    <w:p w14:paraId="4A2FFE52" w14:textId="78282260" w:rsidR="00AA608C" w:rsidRDefault="00DD3C16" w:rsidP="00AA608C">
      <w:r>
        <w:t>-</w:t>
      </w:r>
      <w:r w:rsidR="00AA608C">
        <w:t xml:space="preserve">NAME </w:t>
      </w:r>
    </w:p>
    <w:p w14:paraId="2E3C6030" w14:textId="77777777" w:rsidR="00AA608C" w:rsidRDefault="00AA608C" w:rsidP="00AA608C"/>
    <w:p w14:paraId="07939C7F" w14:textId="77777777" w:rsidR="00AA608C" w:rsidRDefault="00AA608C">
      <w:r>
        <w:br w:type="page"/>
      </w:r>
    </w:p>
    <w:p w14:paraId="5D42E774" w14:textId="2B5D3BFE" w:rsidR="00AA608C" w:rsidRPr="00FC7CC8" w:rsidRDefault="00AA608C" w:rsidP="00AA608C">
      <w:pPr>
        <w:rPr>
          <w:b/>
        </w:rPr>
      </w:pPr>
      <w:r w:rsidRPr="00FC7CC8">
        <w:rPr>
          <w:b/>
        </w:rPr>
        <w:lastRenderedPageBreak/>
        <w:t xml:space="preserve">Give </w:t>
      </w:r>
      <w:r w:rsidR="00FC7CC8" w:rsidRPr="00FC7CC8">
        <w:rPr>
          <w:b/>
        </w:rPr>
        <w:t>Away Software</w:t>
      </w:r>
    </w:p>
    <w:p w14:paraId="6AB63B0F" w14:textId="77777777" w:rsidR="00AA608C" w:rsidRDefault="00AA608C" w:rsidP="00AA608C">
      <w:r>
        <w:t xml:space="preserve">Hey Name, </w:t>
      </w:r>
    </w:p>
    <w:p w14:paraId="079C51A6" w14:textId="54D35137" w:rsidR="00AA608C" w:rsidRDefault="00AA608C" w:rsidP="00AA608C">
      <w:r>
        <w:t xml:space="preserve">I noticed a few things that were broken on your website. I'd be happy to get on a call to go over them, or if you like you can use this software to fix them: </w:t>
      </w:r>
      <w:r w:rsidR="00FC7CC8">
        <w:t>[URL to Software]</w:t>
      </w:r>
      <w:r>
        <w:t xml:space="preserve"> </w:t>
      </w:r>
    </w:p>
    <w:p w14:paraId="5DFD7560" w14:textId="49DF820C" w:rsidR="00AA608C" w:rsidRDefault="00AA608C" w:rsidP="00AA608C">
      <w:r>
        <w:t>Let me know if you need any help</w:t>
      </w:r>
      <w:r w:rsidR="00FC7CC8">
        <w:t>.</w:t>
      </w:r>
      <w:r>
        <w:t xml:space="preserve"> </w:t>
      </w:r>
    </w:p>
    <w:p w14:paraId="38B5405B" w14:textId="76C57EB4" w:rsidR="00AA608C" w:rsidRDefault="00DD3C16" w:rsidP="00AA608C">
      <w:r>
        <w:t>-</w:t>
      </w:r>
      <w:r w:rsidR="00AA608C">
        <w:t xml:space="preserve">NAME </w:t>
      </w:r>
    </w:p>
    <w:p w14:paraId="1C72B3C2" w14:textId="1C411B7E" w:rsidR="00AA608C" w:rsidRDefault="00FC7CC8" w:rsidP="00AA608C">
      <w:r>
        <w:t>--</w:t>
      </w:r>
    </w:p>
    <w:p w14:paraId="416C34CD" w14:textId="1DE391CE" w:rsidR="00AA608C" w:rsidRDefault="00AA608C" w:rsidP="00AA608C">
      <w:r>
        <w:t xml:space="preserve">Hey NAME, </w:t>
      </w:r>
    </w:p>
    <w:p w14:paraId="7B1D4D52" w14:textId="77777777" w:rsidR="00AA608C" w:rsidRDefault="00AA608C" w:rsidP="00AA608C">
      <w:r>
        <w:t>I was checking out your website the other day and I noticed you are not {collecting leads/taking reservations/setting appointments}.</w:t>
      </w:r>
    </w:p>
    <w:p w14:paraId="736ED7E1" w14:textId="41F69BD9" w:rsidR="00AA608C" w:rsidRDefault="00AA608C" w:rsidP="00AA608C">
      <w:r>
        <w:t xml:space="preserve">I have some software that can handle all of this for you that you can download here: </w:t>
      </w:r>
      <w:r w:rsidR="00FC7CC8">
        <w:t>[URL to Download Software]</w:t>
      </w:r>
      <w:r>
        <w:t xml:space="preserve"> </w:t>
      </w:r>
    </w:p>
    <w:p w14:paraId="488B6B17" w14:textId="0CA9E25A" w:rsidR="00AA608C" w:rsidRDefault="00AA608C" w:rsidP="00AA608C">
      <w:r>
        <w:t xml:space="preserve">Let me know if you need help setting it </w:t>
      </w:r>
      <w:r w:rsidR="009B08C3">
        <w:t>up or</w:t>
      </w:r>
      <w:r>
        <w:t xml:space="preserve"> would like help generating more {clients/customer/patients</w:t>
      </w:r>
      <w:r w:rsidR="00FC7CC8">
        <w:t>.</w:t>
      </w:r>
      <w:r>
        <w:t>}</w:t>
      </w:r>
    </w:p>
    <w:p w14:paraId="14256A2F" w14:textId="119ABBED" w:rsidR="00AA608C" w:rsidRDefault="00DD3C16" w:rsidP="00AA608C">
      <w:r>
        <w:t>-</w:t>
      </w:r>
      <w:r w:rsidR="00AA608C">
        <w:t>NAME</w:t>
      </w:r>
    </w:p>
    <w:p w14:paraId="7A674531" w14:textId="77777777" w:rsidR="00AA608C" w:rsidRDefault="00AA608C" w:rsidP="00AA608C"/>
    <w:p w14:paraId="6EA5B452" w14:textId="77777777" w:rsidR="00AA608C" w:rsidRDefault="00AA608C">
      <w:r>
        <w:br w:type="page"/>
      </w:r>
    </w:p>
    <w:p w14:paraId="66D66AE0" w14:textId="2CBE2CEA" w:rsidR="00AA608C" w:rsidRDefault="00AA608C" w:rsidP="00AA608C">
      <w:r w:rsidRPr="00DD3C16">
        <w:rPr>
          <w:b/>
        </w:rPr>
        <w:lastRenderedPageBreak/>
        <w:t xml:space="preserve">Group </w:t>
      </w:r>
      <w:r w:rsidR="00DD3C16" w:rsidRPr="00DD3C16">
        <w:rPr>
          <w:b/>
        </w:rPr>
        <w:t>Invite</w:t>
      </w:r>
      <w:r>
        <w:t xml:space="preserve">: </w:t>
      </w:r>
    </w:p>
    <w:p w14:paraId="4ACEF9CD" w14:textId="77777777" w:rsidR="00AA608C" w:rsidRDefault="00AA608C" w:rsidP="00AA608C">
      <w:r>
        <w:t xml:space="preserve">Hey NAME, </w:t>
      </w:r>
    </w:p>
    <w:p w14:paraId="13F91340" w14:textId="77777777" w:rsidR="00DD3C16" w:rsidRDefault="00AA608C" w:rsidP="00AA608C">
      <w:r>
        <w:t xml:space="preserve">There's a great discussion going on in {Group Name} that I </w:t>
      </w:r>
      <w:r w:rsidR="00DD3C16">
        <w:t>thought</w:t>
      </w:r>
      <w:r>
        <w:t xml:space="preserve"> you'd want to check out and </w:t>
      </w:r>
      <w:r w:rsidR="00DD3C16">
        <w:t>I’d</w:t>
      </w:r>
      <w:r>
        <w:t xml:space="preserve"> love to hear your thoughts on this: </w:t>
      </w:r>
    </w:p>
    <w:p w14:paraId="44ACE5B0" w14:textId="2B0DA6AB" w:rsidR="00AA608C" w:rsidRDefault="00DD3C16" w:rsidP="00AA608C">
      <w:r>
        <w:t>[LINK TO GROUP SIGNUP]</w:t>
      </w:r>
    </w:p>
    <w:p w14:paraId="38A27B0E" w14:textId="18A2B036" w:rsidR="00AA608C" w:rsidRDefault="00DD3C16" w:rsidP="00AA608C">
      <w:r>
        <w:t>-NAME</w:t>
      </w:r>
    </w:p>
    <w:p w14:paraId="5A0B45D6" w14:textId="6145285E" w:rsidR="00AA608C" w:rsidRDefault="00DD3C16" w:rsidP="00AA608C">
      <w:r>
        <w:t>--</w:t>
      </w:r>
    </w:p>
    <w:p w14:paraId="7D830605" w14:textId="77777777" w:rsidR="00AA608C" w:rsidRDefault="00AA608C" w:rsidP="00AA608C">
      <w:r>
        <w:t>Hey NAME,</w:t>
      </w:r>
    </w:p>
    <w:p w14:paraId="38F9FD16" w14:textId="77777777" w:rsidR="00AA608C" w:rsidRDefault="00AA608C" w:rsidP="00AA608C">
      <w:r>
        <w:t xml:space="preserve">I created a LinkedIn Group a while back for business owners in the TOWN area. </w:t>
      </w:r>
    </w:p>
    <w:p w14:paraId="642E77D5" w14:textId="77777777" w:rsidR="00AA608C" w:rsidRDefault="00AA608C" w:rsidP="00AA608C">
      <w:r>
        <w:t xml:space="preserve">We've been sharing a lot of ideas and ways we can help each other grow. </w:t>
      </w:r>
    </w:p>
    <w:p w14:paraId="3A551A98" w14:textId="77777777" w:rsidR="00DD3C16" w:rsidRDefault="00AA608C" w:rsidP="00DD3C16">
      <w:r>
        <w:t xml:space="preserve">Your name has come up a few times in the group and I wanted to personally invite you: </w:t>
      </w:r>
      <w:r w:rsidR="00DD3C16">
        <w:t>[LINK TO GROUP SIGNUP]</w:t>
      </w:r>
    </w:p>
    <w:p w14:paraId="3B0F70A9" w14:textId="77777777" w:rsidR="00AA608C" w:rsidRDefault="00AA608C" w:rsidP="00AA608C">
      <w:r>
        <w:t xml:space="preserve">Let me know if you have any questions, and we look forward to seeing you in the group. </w:t>
      </w:r>
    </w:p>
    <w:p w14:paraId="3DCB8DA1" w14:textId="70B7AFE7" w:rsidR="00DD3C16" w:rsidRPr="00AE008C" w:rsidRDefault="00DD3C16" w:rsidP="00DD3C16">
      <w:r>
        <w:t>-Name</w:t>
      </w:r>
      <w:r>
        <w:br/>
      </w:r>
      <w:r>
        <w:t xml:space="preserve"> </w:t>
      </w:r>
    </w:p>
    <w:p w14:paraId="5F0699DC" w14:textId="77777777" w:rsidR="00AA608C" w:rsidRDefault="00AA608C" w:rsidP="00AA608C"/>
    <w:p w14:paraId="338D79BF" w14:textId="77777777" w:rsidR="00AA608C" w:rsidRDefault="00AA608C">
      <w:r>
        <w:br w:type="page"/>
      </w:r>
    </w:p>
    <w:p w14:paraId="1B497D3E" w14:textId="370CFAA6" w:rsidR="00AA608C" w:rsidRPr="00DD3C16" w:rsidRDefault="00AA608C" w:rsidP="00AA608C">
      <w:pPr>
        <w:rPr>
          <w:b/>
        </w:rPr>
      </w:pPr>
      <w:r w:rsidRPr="00DD3C16">
        <w:rPr>
          <w:b/>
        </w:rPr>
        <w:lastRenderedPageBreak/>
        <w:t xml:space="preserve">Learn </w:t>
      </w:r>
      <w:r w:rsidR="00DD3C16" w:rsidRPr="00DD3C16">
        <w:rPr>
          <w:b/>
        </w:rPr>
        <w:t xml:space="preserve">About Your Invite: </w:t>
      </w:r>
    </w:p>
    <w:p w14:paraId="6D5671B6" w14:textId="77777777" w:rsidR="00AA608C" w:rsidRDefault="00AA608C" w:rsidP="00AA608C">
      <w:r>
        <w:t xml:space="preserve">Hey Name, </w:t>
      </w:r>
    </w:p>
    <w:p w14:paraId="6B0B9250" w14:textId="77777777" w:rsidR="00AA608C" w:rsidRDefault="00AA608C" w:rsidP="00AA608C">
      <w:r>
        <w:t>We've been connected on here for a while and I'd love to learn more about your business.</w:t>
      </w:r>
    </w:p>
    <w:p w14:paraId="296E1D5B" w14:textId="518BD050" w:rsidR="00AA608C" w:rsidRDefault="00AA608C" w:rsidP="00AA608C">
      <w:r>
        <w:t xml:space="preserve">I'm friends with a lot of business owners in the TOWN </w:t>
      </w:r>
      <w:r w:rsidR="009B08C3">
        <w:t>area and</w:t>
      </w:r>
      <w:r>
        <w:t xml:space="preserve"> </w:t>
      </w:r>
      <w:bookmarkStart w:id="0" w:name="_GoBack"/>
      <w:bookmarkEnd w:id="0"/>
      <w:r>
        <w:t xml:space="preserve">would like to introduce you to a few people that I think you'd connect well with. </w:t>
      </w:r>
    </w:p>
    <w:p w14:paraId="572B44B3" w14:textId="77777777" w:rsidR="00AA608C" w:rsidRDefault="00AA608C" w:rsidP="00AA608C">
      <w:r>
        <w:t xml:space="preserve">Let me know when you have a free minute for a call. </w:t>
      </w:r>
    </w:p>
    <w:p w14:paraId="1CA9EBE6" w14:textId="4CFBE679" w:rsidR="00DD3C16" w:rsidRPr="00AE008C" w:rsidRDefault="00DD3C16" w:rsidP="00DD3C16">
      <w:r>
        <w:t>-Name</w:t>
      </w:r>
      <w:r>
        <w:br/>
      </w:r>
    </w:p>
    <w:p w14:paraId="60756BC0" w14:textId="77777777" w:rsidR="00AA608C" w:rsidRDefault="00AA608C" w:rsidP="00AA608C"/>
    <w:p w14:paraId="536EA549" w14:textId="77777777" w:rsidR="00AA608C" w:rsidRDefault="00AA608C">
      <w:r>
        <w:br w:type="page"/>
      </w:r>
    </w:p>
    <w:p w14:paraId="13B392AC" w14:textId="2931B427" w:rsidR="00AA608C" w:rsidRPr="00DD3C16" w:rsidRDefault="00AA608C" w:rsidP="00AA608C">
      <w:pPr>
        <w:rPr>
          <w:b/>
        </w:rPr>
      </w:pPr>
      <w:r w:rsidRPr="00DD3C16">
        <w:rPr>
          <w:b/>
        </w:rPr>
        <w:lastRenderedPageBreak/>
        <w:t xml:space="preserve">What </w:t>
      </w:r>
      <w:r w:rsidR="00DD3C16" w:rsidRPr="00DD3C16">
        <w:rPr>
          <w:b/>
        </w:rPr>
        <w:t xml:space="preserve">Do They </w:t>
      </w:r>
      <w:r w:rsidR="009B08C3" w:rsidRPr="00DD3C16">
        <w:rPr>
          <w:b/>
        </w:rPr>
        <w:t>Need?</w:t>
      </w:r>
      <w:r w:rsidR="00DD3C16" w:rsidRPr="00DD3C16">
        <w:rPr>
          <w:b/>
        </w:rPr>
        <w:t xml:space="preserve">  </w:t>
      </w:r>
    </w:p>
    <w:p w14:paraId="6B0E95DE" w14:textId="77777777" w:rsidR="00AA608C" w:rsidRDefault="00AA608C" w:rsidP="00AA608C">
      <w:r>
        <w:t xml:space="preserve">Hey NAME, </w:t>
      </w:r>
    </w:p>
    <w:p w14:paraId="51EDA2F7" w14:textId="49C44F10" w:rsidR="00AA608C" w:rsidRDefault="00AA608C" w:rsidP="00AA608C">
      <w:r>
        <w:t xml:space="preserve">I've been working with a number of businesses in the TOWN area, and many have been having a problem with {Yelp Reviews/Search Engine </w:t>
      </w:r>
      <w:r>
        <w:t>Visibility</w:t>
      </w:r>
      <w:r>
        <w:t>/Social Media}</w:t>
      </w:r>
    </w:p>
    <w:p w14:paraId="06757F9E" w14:textId="77777777" w:rsidR="00AA608C" w:rsidRDefault="00AA608C" w:rsidP="00AA608C">
      <w:r>
        <w:t>What challenges have you been seeing in your business recently?</w:t>
      </w:r>
    </w:p>
    <w:p w14:paraId="79C52F06" w14:textId="6CAD3CA1" w:rsidR="00DD3C16" w:rsidRPr="00AE008C" w:rsidRDefault="00DD3C16" w:rsidP="00DD3C16">
      <w:r>
        <w:t>-Name</w:t>
      </w:r>
      <w:r>
        <w:br/>
      </w:r>
    </w:p>
    <w:p w14:paraId="59E29E1D" w14:textId="77777777" w:rsidR="00AA608C" w:rsidRDefault="00AA608C" w:rsidP="00AA608C"/>
    <w:p w14:paraId="00953EC8" w14:textId="77777777" w:rsidR="00AA608C" w:rsidRDefault="00AA608C">
      <w:r>
        <w:br w:type="page"/>
      </w:r>
    </w:p>
    <w:p w14:paraId="65D89BF8" w14:textId="4E59EAB7" w:rsidR="00AA608C" w:rsidRPr="00DD3C16" w:rsidRDefault="00AA608C" w:rsidP="00AA608C">
      <w:pPr>
        <w:rPr>
          <w:b/>
        </w:rPr>
      </w:pPr>
      <w:r w:rsidRPr="00DD3C16">
        <w:rPr>
          <w:b/>
        </w:rPr>
        <w:lastRenderedPageBreak/>
        <w:t xml:space="preserve">Solution </w:t>
      </w:r>
      <w:r w:rsidR="00DD3C16" w:rsidRPr="00DD3C16">
        <w:rPr>
          <w:b/>
        </w:rPr>
        <w:t xml:space="preserve">Message </w:t>
      </w:r>
    </w:p>
    <w:p w14:paraId="41E46657" w14:textId="77777777" w:rsidR="00AA608C" w:rsidRDefault="00AA608C" w:rsidP="00AA608C">
      <w:r>
        <w:t xml:space="preserve">Hey NAME, </w:t>
      </w:r>
    </w:p>
    <w:p w14:paraId="3FE23F35" w14:textId="77777777" w:rsidR="00AA608C" w:rsidRDefault="00AA608C" w:rsidP="00AA608C">
      <w:r>
        <w:t xml:space="preserve">You mentioned having a problem with {Problem} a few days ago. </w:t>
      </w:r>
    </w:p>
    <w:p w14:paraId="3B341164" w14:textId="3689A7AA" w:rsidR="00AA608C" w:rsidRDefault="00AA608C" w:rsidP="00AA608C">
      <w:r>
        <w:t xml:space="preserve">I've been thinking about it since you messaged </w:t>
      </w:r>
      <w:r w:rsidR="00DD3C16">
        <w:t>me,</w:t>
      </w:r>
      <w:r>
        <w:t xml:space="preserve"> and I may have a solution that not only eliminates this </w:t>
      </w:r>
      <w:r w:rsidR="00DD3C16">
        <w:t>problem but</w:t>
      </w:r>
      <w:r>
        <w:t xml:space="preserve"> grow your customer base at the same time. </w:t>
      </w:r>
    </w:p>
    <w:p w14:paraId="2EAAB997" w14:textId="479E03E7" w:rsidR="00AA608C" w:rsidRDefault="00AA608C" w:rsidP="00AA608C">
      <w:r>
        <w:t>I'd love to go over this solution with you, {</w:t>
      </w:r>
      <w:r w:rsidR="00DD3C16">
        <w:t>let’s</w:t>
      </w:r>
      <w:r>
        <w:t xml:space="preserve"> get on a call/shoot me an email}</w:t>
      </w:r>
    </w:p>
    <w:p w14:paraId="70B0125E" w14:textId="77777777" w:rsidR="00AA608C" w:rsidRDefault="00AA608C" w:rsidP="00AA608C">
      <w:r>
        <w:t>Looking forward to talking with you.</w:t>
      </w:r>
    </w:p>
    <w:p w14:paraId="768224A8" w14:textId="1225B3F4" w:rsidR="00DD3C16" w:rsidRPr="00AE008C" w:rsidRDefault="00DD3C16" w:rsidP="00DD3C16">
      <w:r>
        <w:t>-Name</w:t>
      </w:r>
      <w:r>
        <w:br/>
      </w:r>
    </w:p>
    <w:p w14:paraId="0ACE81F1" w14:textId="77777777" w:rsidR="00AA608C" w:rsidRDefault="00AA608C" w:rsidP="00AA608C"/>
    <w:p w14:paraId="31E098A0" w14:textId="77777777" w:rsidR="00AA608C" w:rsidRDefault="00AA608C">
      <w:r>
        <w:br w:type="page"/>
      </w:r>
    </w:p>
    <w:p w14:paraId="2F5BA76F" w14:textId="32CCB03F" w:rsidR="00AA608C" w:rsidRPr="00DD3C16" w:rsidRDefault="00DD3C16" w:rsidP="00AA608C">
      <w:pPr>
        <w:rPr>
          <w:b/>
        </w:rPr>
      </w:pPr>
      <w:r w:rsidRPr="00DD3C16">
        <w:rPr>
          <w:b/>
        </w:rPr>
        <w:lastRenderedPageBreak/>
        <w:t xml:space="preserve">Request For Call </w:t>
      </w:r>
    </w:p>
    <w:p w14:paraId="6A331F98" w14:textId="77777777" w:rsidR="00AA608C" w:rsidRDefault="00AA608C" w:rsidP="00AA608C">
      <w:r>
        <w:t>Hey NAME</w:t>
      </w:r>
    </w:p>
    <w:p w14:paraId="047687E6" w14:textId="4CF32CB2" w:rsidR="00AA608C" w:rsidRDefault="00AA608C" w:rsidP="00AA608C">
      <w:r>
        <w:t xml:space="preserve">I'm trying to get to know my connections on </w:t>
      </w:r>
      <w:r w:rsidR="00DD3C16">
        <w:t>LinkedIn</w:t>
      </w:r>
      <w:r>
        <w:t xml:space="preserve"> a little better so that we both might benefit from being connected. We've been crossing paths on linked in for the past couple of months and </w:t>
      </w:r>
      <w:r w:rsidR="00DD3C16">
        <w:t>I’d</w:t>
      </w:r>
      <w:r>
        <w:t xml:space="preserve"> love to schedule a quick call. </w:t>
      </w:r>
    </w:p>
    <w:p w14:paraId="35A435B8" w14:textId="12931B5B" w:rsidR="00AA608C" w:rsidRDefault="00AA608C" w:rsidP="00AA608C">
      <w:r>
        <w:t xml:space="preserve">Would you have a few minutes to chat? How does </w:t>
      </w:r>
      <w:r w:rsidR="00DD3C16">
        <w:t>Friday</w:t>
      </w:r>
      <w:r>
        <w:t xml:space="preserve"> after noon sound? </w:t>
      </w:r>
    </w:p>
    <w:p w14:paraId="0E29D94D" w14:textId="4EFE7044" w:rsidR="00DD3C16" w:rsidRPr="00AE008C" w:rsidRDefault="00DD3C16" w:rsidP="00DD3C16">
      <w:r>
        <w:t>-Name</w:t>
      </w:r>
      <w:r>
        <w:br/>
      </w:r>
    </w:p>
    <w:p w14:paraId="4EADA8D6" w14:textId="77777777" w:rsidR="00AA608C" w:rsidRDefault="00AA608C">
      <w:r>
        <w:br w:type="page"/>
      </w:r>
    </w:p>
    <w:p w14:paraId="0B09209F" w14:textId="1D30DBE2" w:rsidR="00AA608C" w:rsidRPr="00DD3C16" w:rsidRDefault="00DD3C16" w:rsidP="00AA608C">
      <w:pPr>
        <w:rPr>
          <w:b/>
        </w:rPr>
      </w:pPr>
      <w:r w:rsidRPr="00DD3C16">
        <w:rPr>
          <w:b/>
        </w:rPr>
        <w:lastRenderedPageBreak/>
        <w:t xml:space="preserve">Follow Up </w:t>
      </w:r>
    </w:p>
    <w:p w14:paraId="78352C41" w14:textId="0ECDB96C" w:rsidR="00AA608C" w:rsidRDefault="00AA608C" w:rsidP="00AA608C">
      <w:r>
        <w:t xml:space="preserve">A few weeks </w:t>
      </w:r>
      <w:r w:rsidR="00DD3C16">
        <w:t>ago,</w:t>
      </w:r>
      <w:r>
        <w:t xml:space="preserve"> </w:t>
      </w:r>
      <w:r w:rsidR="00DD3C16">
        <w:t>I</w:t>
      </w:r>
      <w:r>
        <w:t xml:space="preserve"> sent you a message to see if you were open to chatting on the phone. I thought I would check back.</w:t>
      </w:r>
    </w:p>
    <w:p w14:paraId="49791B84" w14:textId="77777777" w:rsidR="00AA608C" w:rsidRDefault="00AA608C" w:rsidP="00AA608C">
      <w:r>
        <w:t>I specialize in helping business like yours. We've worked with companies in your area like {Client list}</w:t>
      </w:r>
    </w:p>
    <w:p w14:paraId="0F01AA1E" w14:textId="7CE2443C" w:rsidR="00AA608C" w:rsidRDefault="00AA608C" w:rsidP="00AA608C">
      <w:r>
        <w:t xml:space="preserve">I'd like to schedule a call with you. </w:t>
      </w:r>
      <w:r w:rsidR="00DD3C16">
        <w:t>I</w:t>
      </w:r>
      <w:r>
        <w:t xml:space="preserve">f </w:t>
      </w:r>
      <w:r w:rsidR="00DD3C16">
        <w:t>that’s</w:t>
      </w:r>
      <w:r>
        <w:t xml:space="preserve"> not possible</w:t>
      </w:r>
      <w:r w:rsidR="00DD3C16">
        <w:t>,</w:t>
      </w:r>
      <w:r>
        <w:t xml:space="preserve"> </w:t>
      </w:r>
      <w:r w:rsidR="00DD3C16">
        <w:t>I’d</w:t>
      </w:r>
      <w:r>
        <w:t xml:space="preserve"> like to open up some dialog over email. </w:t>
      </w:r>
    </w:p>
    <w:p w14:paraId="0F60B06E" w14:textId="0EA7ADF0" w:rsidR="00DD3C16" w:rsidRDefault="00DD3C16" w:rsidP="00AA608C">
      <w:r>
        <w:t xml:space="preserve">What do you think? </w:t>
      </w:r>
    </w:p>
    <w:p w14:paraId="5C308170" w14:textId="344ED2EC" w:rsidR="000267FD" w:rsidRPr="00AE008C" w:rsidRDefault="00DD3C16" w:rsidP="00AA608C">
      <w:r>
        <w:t>-Name</w:t>
      </w:r>
      <w:r>
        <w:br/>
      </w:r>
    </w:p>
    <w:sectPr w:rsidR="000267FD" w:rsidRPr="00AE008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35BAA" w14:textId="77777777" w:rsidR="00F232AB" w:rsidRDefault="00F232AB" w:rsidP="008B7C7B">
      <w:pPr>
        <w:spacing w:after="0" w:line="240" w:lineRule="auto"/>
      </w:pPr>
      <w:r>
        <w:separator/>
      </w:r>
    </w:p>
  </w:endnote>
  <w:endnote w:type="continuationSeparator" w:id="0">
    <w:p w14:paraId="09D7C312" w14:textId="77777777" w:rsidR="00F232AB" w:rsidRDefault="00F232AB" w:rsidP="008B7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5778628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4FA968" w14:textId="77777777" w:rsidR="008B7C7B" w:rsidRPr="00DD697D" w:rsidRDefault="008B7C7B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</w:rPr>
        </w:pPr>
        <w:r w:rsidRPr="00DD697D">
          <w:rPr>
            <w:rFonts w:ascii="Arial" w:hAnsi="Arial" w:cs="Arial"/>
          </w:rPr>
          <w:fldChar w:fldCharType="begin"/>
        </w:r>
        <w:r w:rsidRPr="00DD697D">
          <w:rPr>
            <w:rFonts w:ascii="Arial" w:hAnsi="Arial" w:cs="Arial"/>
          </w:rPr>
          <w:instrText xml:space="preserve"> PAGE   \* MERGEFORMAT </w:instrText>
        </w:r>
        <w:r w:rsidRPr="00DD697D">
          <w:rPr>
            <w:rFonts w:ascii="Arial" w:hAnsi="Arial" w:cs="Arial"/>
          </w:rPr>
          <w:fldChar w:fldCharType="separate"/>
        </w:r>
        <w:r w:rsidR="00293B73">
          <w:rPr>
            <w:rFonts w:ascii="Arial" w:hAnsi="Arial" w:cs="Arial"/>
            <w:noProof/>
          </w:rPr>
          <w:t>1</w:t>
        </w:r>
        <w:r w:rsidRPr="00DD697D">
          <w:rPr>
            <w:rFonts w:ascii="Arial" w:hAnsi="Arial" w:cs="Arial"/>
            <w:noProof/>
          </w:rPr>
          <w:fldChar w:fldCharType="end"/>
        </w:r>
        <w:r w:rsidRPr="00DD697D">
          <w:rPr>
            <w:rFonts w:ascii="Arial" w:hAnsi="Arial" w:cs="Arial"/>
          </w:rPr>
          <w:t xml:space="preserve"> | </w:t>
        </w:r>
        <w:r w:rsidRPr="00DD697D">
          <w:rPr>
            <w:rFonts w:ascii="Arial" w:hAnsi="Arial" w:cs="Arial"/>
            <w:color w:val="7F7F7F" w:themeColor="background1" w:themeShade="7F"/>
            <w:spacing w:val="60"/>
          </w:rPr>
          <w:t>Page</w:t>
        </w:r>
      </w:p>
    </w:sdtContent>
  </w:sdt>
  <w:p w14:paraId="3122F225" w14:textId="7588029B" w:rsidR="008B7C7B" w:rsidRPr="00DD697D" w:rsidRDefault="00B27794" w:rsidP="00B27794">
    <w:pPr>
      <w:pStyle w:val="Footer"/>
      <w:jc w:val="center"/>
      <w:rPr>
        <w:rFonts w:ascii="Arial" w:hAnsi="Arial" w:cs="Arial"/>
        <w:sz w:val="16"/>
        <w:szCs w:val="16"/>
      </w:rPr>
    </w:pPr>
    <w:r w:rsidRPr="00DD697D">
      <w:rPr>
        <w:rFonts w:ascii="Arial" w:hAnsi="Arial" w:cs="Arial"/>
        <w:sz w:val="16"/>
        <w:szCs w:val="16"/>
      </w:rPr>
      <w:t>Copyright 201</w:t>
    </w:r>
    <w:r w:rsidR="0000422D">
      <w:rPr>
        <w:rFonts w:ascii="Arial" w:hAnsi="Arial" w:cs="Arial"/>
        <w:sz w:val="16"/>
        <w:szCs w:val="16"/>
      </w:rPr>
      <w:t>9</w:t>
    </w:r>
    <w:r w:rsidRPr="00DD697D">
      <w:rPr>
        <w:rFonts w:ascii="Arial" w:hAnsi="Arial" w:cs="Arial"/>
        <w:sz w:val="16"/>
        <w:szCs w:val="16"/>
      </w:rPr>
      <w:t xml:space="preserve"> </w:t>
    </w:r>
    <w:r w:rsidR="00A45292">
      <w:rPr>
        <w:rFonts w:ascii="Arial" w:hAnsi="Arial" w:cs="Arial"/>
        <w:sz w:val="16"/>
        <w:szCs w:val="16"/>
      </w:rPr>
      <w:t>White Wave</w:t>
    </w:r>
    <w:r w:rsidR="00794C70">
      <w:rPr>
        <w:rFonts w:ascii="Arial" w:hAnsi="Arial" w:cs="Arial"/>
        <w:sz w:val="16"/>
        <w:szCs w:val="16"/>
      </w:rPr>
      <w:t xml:space="preserve"> Media</w:t>
    </w:r>
    <w:r w:rsidRPr="00DD697D">
      <w:rPr>
        <w:rFonts w:ascii="Arial" w:hAnsi="Arial" w:cs="Arial"/>
        <w:sz w:val="16"/>
        <w:szCs w:val="16"/>
      </w:rPr>
      <w:t>, LLC</w:t>
    </w:r>
    <w:r w:rsidRPr="00DD697D">
      <w:rPr>
        <w:rFonts w:ascii="Arial" w:hAnsi="Arial" w:cs="Arial"/>
        <w:sz w:val="16"/>
        <w:szCs w:val="16"/>
      </w:rPr>
      <w:br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2686B" w14:textId="77777777" w:rsidR="00F232AB" w:rsidRDefault="00F232AB" w:rsidP="008B7C7B">
      <w:pPr>
        <w:spacing w:after="0" w:line="240" w:lineRule="auto"/>
      </w:pPr>
      <w:r>
        <w:separator/>
      </w:r>
    </w:p>
  </w:footnote>
  <w:footnote w:type="continuationSeparator" w:id="0">
    <w:p w14:paraId="7E1942B7" w14:textId="77777777" w:rsidR="00F232AB" w:rsidRDefault="00F232AB" w:rsidP="008B7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B3C03" w14:textId="2FFADFDE" w:rsidR="00B27794" w:rsidRPr="00DD697D" w:rsidRDefault="00AA608C" w:rsidP="00B27794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LinkedIn Local Raider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4CF8"/>
    <w:multiLevelType w:val="hybridMultilevel"/>
    <w:tmpl w:val="2C3A2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2EEF"/>
    <w:multiLevelType w:val="hybridMultilevel"/>
    <w:tmpl w:val="191241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A3104D"/>
    <w:multiLevelType w:val="hybridMultilevel"/>
    <w:tmpl w:val="F7BCA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80C2E"/>
    <w:multiLevelType w:val="hybridMultilevel"/>
    <w:tmpl w:val="605E7A34"/>
    <w:lvl w:ilvl="0" w:tplc="0C429C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920A7"/>
    <w:multiLevelType w:val="hybridMultilevel"/>
    <w:tmpl w:val="DE108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52F4C"/>
    <w:multiLevelType w:val="hybridMultilevel"/>
    <w:tmpl w:val="65E80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A673E"/>
    <w:multiLevelType w:val="hybridMultilevel"/>
    <w:tmpl w:val="C74EB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B6ADA"/>
    <w:multiLevelType w:val="hybridMultilevel"/>
    <w:tmpl w:val="1A207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D3564"/>
    <w:multiLevelType w:val="hybridMultilevel"/>
    <w:tmpl w:val="6EE60AFA"/>
    <w:lvl w:ilvl="0" w:tplc="3A6A67F4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B6322"/>
    <w:multiLevelType w:val="hybridMultilevel"/>
    <w:tmpl w:val="CE3E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03EC1"/>
    <w:multiLevelType w:val="hybridMultilevel"/>
    <w:tmpl w:val="6D468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323AC"/>
    <w:multiLevelType w:val="hybridMultilevel"/>
    <w:tmpl w:val="6D606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0"/>
  </w:num>
  <w:num w:numId="14">
    <w:abstractNumId w:val="6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1"/>
  </w:num>
  <w:num w:numId="20">
    <w:abstractNumId w:val="0"/>
  </w:num>
  <w:num w:numId="21">
    <w:abstractNumId w:val="7"/>
  </w:num>
  <w:num w:numId="22">
    <w:abstractNumId w:val="9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C7B"/>
    <w:rsid w:val="0000422D"/>
    <w:rsid w:val="000267FD"/>
    <w:rsid w:val="000315FC"/>
    <w:rsid w:val="00080738"/>
    <w:rsid w:val="000A7663"/>
    <w:rsid w:val="000D5489"/>
    <w:rsid w:val="001131C5"/>
    <w:rsid w:val="001942AE"/>
    <w:rsid w:val="00194F7D"/>
    <w:rsid w:val="001B0A53"/>
    <w:rsid w:val="001C0BF5"/>
    <w:rsid w:val="001D6349"/>
    <w:rsid w:val="002347DA"/>
    <w:rsid w:val="00237CCA"/>
    <w:rsid w:val="00280552"/>
    <w:rsid w:val="00293B73"/>
    <w:rsid w:val="002A203F"/>
    <w:rsid w:val="002D4977"/>
    <w:rsid w:val="002D6A13"/>
    <w:rsid w:val="002F3505"/>
    <w:rsid w:val="002F75F0"/>
    <w:rsid w:val="00316E40"/>
    <w:rsid w:val="00322442"/>
    <w:rsid w:val="00344ECB"/>
    <w:rsid w:val="003F691B"/>
    <w:rsid w:val="00413803"/>
    <w:rsid w:val="004A495D"/>
    <w:rsid w:val="0051096D"/>
    <w:rsid w:val="005168AE"/>
    <w:rsid w:val="0052093F"/>
    <w:rsid w:val="00591442"/>
    <w:rsid w:val="005953D1"/>
    <w:rsid w:val="005B420F"/>
    <w:rsid w:val="00617D08"/>
    <w:rsid w:val="006C25B4"/>
    <w:rsid w:val="00794C70"/>
    <w:rsid w:val="007A0CE1"/>
    <w:rsid w:val="00811E84"/>
    <w:rsid w:val="00817B06"/>
    <w:rsid w:val="00846607"/>
    <w:rsid w:val="00883B55"/>
    <w:rsid w:val="008B7C7B"/>
    <w:rsid w:val="008E036F"/>
    <w:rsid w:val="00902478"/>
    <w:rsid w:val="00912BE4"/>
    <w:rsid w:val="0093774A"/>
    <w:rsid w:val="00961793"/>
    <w:rsid w:val="009737EA"/>
    <w:rsid w:val="00976FAD"/>
    <w:rsid w:val="009A7BE4"/>
    <w:rsid w:val="009B08C3"/>
    <w:rsid w:val="009C5298"/>
    <w:rsid w:val="00A31487"/>
    <w:rsid w:val="00A37C16"/>
    <w:rsid w:val="00A45292"/>
    <w:rsid w:val="00A6332F"/>
    <w:rsid w:val="00AA0D2F"/>
    <w:rsid w:val="00AA608C"/>
    <w:rsid w:val="00AE008C"/>
    <w:rsid w:val="00B24823"/>
    <w:rsid w:val="00B27794"/>
    <w:rsid w:val="00B316DE"/>
    <w:rsid w:val="00B72456"/>
    <w:rsid w:val="00B74478"/>
    <w:rsid w:val="00B94D28"/>
    <w:rsid w:val="00BC06EA"/>
    <w:rsid w:val="00C074D4"/>
    <w:rsid w:val="00C533AA"/>
    <w:rsid w:val="00C57C6C"/>
    <w:rsid w:val="00C64868"/>
    <w:rsid w:val="00C72F99"/>
    <w:rsid w:val="00C74B7E"/>
    <w:rsid w:val="00C847BB"/>
    <w:rsid w:val="00CA55A3"/>
    <w:rsid w:val="00CB0DEF"/>
    <w:rsid w:val="00CD35CC"/>
    <w:rsid w:val="00CE0BF6"/>
    <w:rsid w:val="00D33CEF"/>
    <w:rsid w:val="00D472D4"/>
    <w:rsid w:val="00D627EF"/>
    <w:rsid w:val="00D650D0"/>
    <w:rsid w:val="00D8794A"/>
    <w:rsid w:val="00D9200C"/>
    <w:rsid w:val="00DC0F23"/>
    <w:rsid w:val="00DD3C16"/>
    <w:rsid w:val="00DD697D"/>
    <w:rsid w:val="00DF08AB"/>
    <w:rsid w:val="00DF3D43"/>
    <w:rsid w:val="00E22908"/>
    <w:rsid w:val="00E63F97"/>
    <w:rsid w:val="00F232AB"/>
    <w:rsid w:val="00F566C4"/>
    <w:rsid w:val="00F855DC"/>
    <w:rsid w:val="00F91E6A"/>
    <w:rsid w:val="00FB5DDF"/>
    <w:rsid w:val="00FC7CC8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B54E4"/>
  <w15:chartTrackingRefBased/>
  <w15:docId w15:val="{AC09C86E-D3A6-42C9-9623-774F0BF6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7FD"/>
    <w:rPr>
      <w:rFonts w:ascii="Helvetica LT Std" w:hAnsi="Helvetica LT Std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08C"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eastAsiaTheme="majorEastAsia" w:cstheme="majorBidi"/>
      <w:b/>
      <w:bCs/>
      <w:smallCaps/>
      <w:color w:val="000000" w:themeColor="text1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008C"/>
    <w:pPr>
      <w:keepNext/>
      <w:keepLines/>
      <w:numPr>
        <w:ilvl w:val="1"/>
        <w:numId w:val="12"/>
      </w:numPr>
      <w:spacing w:before="360" w:after="0"/>
      <w:outlineLvl w:val="1"/>
    </w:pPr>
    <w:rPr>
      <w:rFonts w:eastAsiaTheme="majorEastAsia" w:cstheme="majorBidi"/>
      <w:b/>
      <w:bCs/>
      <w:smallCaps/>
      <w:color w:val="000000" w:themeColor="text1"/>
      <w:sz w:val="36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008C"/>
    <w:pPr>
      <w:keepNext/>
      <w:keepLines/>
      <w:numPr>
        <w:ilvl w:val="2"/>
        <w:numId w:val="12"/>
      </w:numPr>
      <w:spacing w:before="200" w:after="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52525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008C"/>
    <w:pPr>
      <w:spacing w:after="0" w:line="240" w:lineRule="auto"/>
      <w:contextualSpacing/>
    </w:pPr>
    <w:rPr>
      <w:rFonts w:eastAsiaTheme="majorEastAsia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008C"/>
    <w:rPr>
      <w:rFonts w:ascii="Helvetica LT Std" w:eastAsiaTheme="majorEastAsia" w:hAnsi="Helvetica LT Std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A5A5A" w:themeColor="text1" w:themeTint="A5"/>
      <w:spacing w:val="10"/>
    </w:rPr>
  </w:style>
  <w:style w:type="character" w:customStyle="1" w:styleId="Heading1Char">
    <w:name w:val="Heading 1 Char"/>
    <w:basedOn w:val="DefaultParagraphFont"/>
    <w:link w:val="Heading1"/>
    <w:uiPriority w:val="9"/>
    <w:rsid w:val="00AE008C"/>
    <w:rPr>
      <w:rFonts w:ascii="Helvetica LT Std" w:eastAsiaTheme="majorEastAsia" w:hAnsi="Helvetica LT Std" w:cstheme="majorBidi"/>
      <w:b/>
      <w:bCs/>
      <w:smallCaps/>
      <w:color w:val="000000" w:themeColor="text1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E008C"/>
    <w:rPr>
      <w:rFonts w:ascii="Helvetica LT Std" w:eastAsiaTheme="majorEastAsia" w:hAnsi="Helvetica LT Std" w:cstheme="majorBidi"/>
      <w:b/>
      <w:bCs/>
      <w:smallCaps/>
      <w:color w:val="000000" w:themeColor="text1"/>
      <w:sz w:val="3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008C"/>
    <w:rPr>
      <w:rFonts w:ascii="Helvetica LT Std" w:eastAsiaTheme="majorEastAsia" w:hAnsi="Helvetica LT Std" w:cstheme="majorBidi"/>
      <w:b/>
      <w:bCs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52525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aps/>
    </w:rPr>
  </w:style>
  <w:style w:type="character" w:styleId="Strong">
    <w:name w:val="Strong"/>
    <w:basedOn w:val="DefaultParagraphFont"/>
    <w:uiPriority w:val="22"/>
    <w:qFormat/>
    <w:rPr>
      <w:b/>
      <w:b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color w:val="000000" w:themeColor="text1"/>
      <w:shd w:val="clear" w:color="auto" w:fill="F2F2F2" w:themeFill="background1" w:themeFillShade="F2"/>
    </w:rPr>
  </w:style>
  <w:style w:type="character" w:styleId="SubtleReference">
    <w:name w:val="Subtle Reference"/>
    <w:basedOn w:val="DefaultParagraphFont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Pr>
      <w:b w:val="0"/>
      <w:bCs w:val="0"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323232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7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C7B"/>
  </w:style>
  <w:style w:type="paragraph" w:styleId="Footer">
    <w:name w:val="footer"/>
    <w:basedOn w:val="Normal"/>
    <w:link w:val="FooterChar"/>
    <w:uiPriority w:val="99"/>
    <w:unhideWhenUsed/>
    <w:rsid w:val="008B7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C7B"/>
  </w:style>
  <w:style w:type="paragraph" w:styleId="TOC1">
    <w:name w:val="toc 1"/>
    <w:basedOn w:val="Normal"/>
    <w:next w:val="Normal"/>
    <w:autoRedefine/>
    <w:uiPriority w:val="39"/>
    <w:unhideWhenUsed/>
    <w:rsid w:val="002D4977"/>
    <w:pPr>
      <w:tabs>
        <w:tab w:val="left" w:pos="440"/>
        <w:tab w:val="right" w:leader="dot" w:pos="9350"/>
      </w:tabs>
      <w:spacing w:after="100"/>
    </w:pPr>
    <w:rPr>
      <w:rFonts w:cs="Arial"/>
      <w:b/>
      <w:noProof/>
      <w:sz w:val="36"/>
      <w:szCs w:val="36"/>
    </w:rPr>
  </w:style>
  <w:style w:type="paragraph" w:styleId="TOC2">
    <w:name w:val="toc 2"/>
    <w:basedOn w:val="Normal"/>
    <w:next w:val="Normal"/>
    <w:autoRedefine/>
    <w:uiPriority w:val="39"/>
    <w:unhideWhenUsed/>
    <w:rsid w:val="005168AE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68AE"/>
    <w:rPr>
      <w:color w:val="6B9F25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8A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E0BF6"/>
    <w:rPr>
      <w:color w:val="B26B0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8A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60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608C"/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4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\AppData\Roaming\Microsoft\Templates\Report%20design%20(blank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8B1BA-B47A-4297-B76D-526E97320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design (blank).dotx</Template>
  <TotalTime>51</TotalTime>
  <Pages>12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</dc:creator>
  <cp:keywords/>
  <dc:description/>
  <cp:lastModifiedBy>Luther Landro</cp:lastModifiedBy>
  <cp:revision>10</cp:revision>
  <cp:lastPrinted>2014-05-15T18:28:00Z</cp:lastPrinted>
  <dcterms:created xsi:type="dcterms:W3CDTF">2017-12-21T01:17:00Z</dcterms:created>
  <dcterms:modified xsi:type="dcterms:W3CDTF">2019-05-15T16:19:00Z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TC034577159991</vt:lpwstr>
  </property>
</Properties>
</file>