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5"/>
        <w:gridCol w:w="158"/>
        <w:gridCol w:w="8957"/>
      </w:tblGrid>
      <w:tr w:rsidR="00D9727E" w:rsidRPr="00D9727E" w14:paraId="3CF44410" w14:textId="77777777">
        <w:trPr>
          <w:trHeight w:val="1008"/>
          <w:jc w:val="right"/>
        </w:trPr>
        <w:tc>
          <w:tcPr>
            <w:tcW w:w="965" w:type="dxa"/>
          </w:tcPr>
          <w:p w14:paraId="2C3D97E6" w14:textId="77777777" w:rsidR="00B86780" w:rsidRPr="00D9727E" w:rsidRDefault="00B86780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58" w:type="dxa"/>
            <w:vAlign w:val="center"/>
          </w:tcPr>
          <w:p w14:paraId="51F91A8F" w14:textId="77777777" w:rsidR="00B86780" w:rsidRPr="00D9727E" w:rsidRDefault="00B86780">
            <w:pPr>
              <w:rPr>
                <w:color w:val="000000" w:themeColor="text1"/>
              </w:rPr>
            </w:pPr>
          </w:p>
        </w:tc>
        <w:tc>
          <w:tcPr>
            <w:tcW w:w="8957" w:type="dxa"/>
            <w:vAlign w:val="center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Heading table for Business Trip Checklist."/>
            </w:tblPr>
            <w:tblGrid>
              <w:gridCol w:w="8957"/>
            </w:tblGrid>
            <w:tr w:rsidR="00D9727E" w:rsidRPr="00D9727E" w14:paraId="3B238733" w14:textId="77777777">
              <w:trPr>
                <w:trHeight w:hRule="exact" w:val="86"/>
              </w:trPr>
              <w:tc>
                <w:tcPr>
                  <w:tcW w:w="5000" w:type="pct"/>
                  <w:tcBorders>
                    <w:top w:val="single" w:sz="8" w:space="0" w:color="4F271C" w:themeColor="text2"/>
                    <w:bottom w:val="single" w:sz="8" w:space="0" w:color="4F271C" w:themeColor="text2"/>
                  </w:tcBorders>
                </w:tcPr>
                <w:p w14:paraId="5C7CCF24" w14:textId="77777777" w:rsidR="00B86780" w:rsidRPr="00D9727E" w:rsidRDefault="00B86780" w:rsidP="0091453D">
                  <w:pPr>
                    <w:pStyle w:val="NoSpacing"/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D9727E" w:rsidRPr="00D9727E" w14:paraId="5B35F655" w14:textId="77777777">
              <w:trPr>
                <w:trHeight w:val="720"/>
              </w:trPr>
              <w:tc>
                <w:tcPr>
                  <w:tcW w:w="5000" w:type="pct"/>
                  <w:tcBorders>
                    <w:top w:val="single" w:sz="8" w:space="0" w:color="4F271C" w:themeColor="text2"/>
                  </w:tcBorders>
                  <w:vAlign w:val="center"/>
                </w:tcPr>
                <w:p w14:paraId="5D067150" w14:textId="453ED0A3" w:rsidR="00B86780" w:rsidRPr="00D9727E" w:rsidRDefault="0091453D" w:rsidP="0091453D">
                  <w:pPr>
                    <w:pStyle w:val="Title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Self Promotion</w:t>
                  </w:r>
                  <w:r w:rsidR="00E51EC1" w:rsidRPr="00D9727E">
                    <w:rPr>
                      <w:color w:val="000000" w:themeColor="text1"/>
                    </w:rPr>
                    <w:t xml:space="preserve"> </w:t>
                  </w:r>
                  <w:r>
                    <w:rPr>
                      <w:color w:val="000000" w:themeColor="text1"/>
                    </w:rPr>
                    <w:t>Checklist</w:t>
                  </w:r>
                </w:p>
              </w:tc>
            </w:tr>
            <w:tr w:rsidR="00D9727E" w:rsidRPr="00D9727E" w14:paraId="4068C959" w14:textId="77777777" w:rsidTr="00D9727E">
              <w:trPr>
                <w:trHeight w:hRule="exact" w:val="144"/>
              </w:trPr>
              <w:tc>
                <w:tcPr>
                  <w:tcW w:w="5000" w:type="pct"/>
                  <w:shd w:val="clear" w:color="auto" w:fill="000000" w:themeFill="text1"/>
                </w:tcPr>
                <w:p w14:paraId="403806C7" w14:textId="77777777" w:rsidR="00B86780" w:rsidRPr="00D9727E" w:rsidRDefault="00B86780" w:rsidP="0091453D">
                  <w:pPr>
                    <w:pStyle w:val="NoSpacing"/>
                    <w:jc w:val="center"/>
                    <w:rPr>
                      <w:color w:val="000000" w:themeColor="text1"/>
                    </w:rPr>
                  </w:pPr>
                </w:p>
              </w:tc>
            </w:tr>
          </w:tbl>
          <w:p w14:paraId="0F0138FF" w14:textId="4E605222" w:rsidR="00B86780" w:rsidRPr="00D9727E" w:rsidRDefault="0091453D" w:rsidP="0091453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Use this checklist to help you generate clients on LinkedIn through self-promotion.</w:t>
            </w:r>
          </w:p>
        </w:tc>
      </w:tr>
    </w:tbl>
    <w:p w14:paraId="01E3E0D9" w14:textId="169C6539" w:rsidR="00B86780" w:rsidRPr="00D9727E" w:rsidRDefault="0091453D">
      <w:pPr>
        <w:pStyle w:val="Heading1"/>
        <w:spacing w:before="620"/>
        <w:rPr>
          <w:color w:val="000000" w:themeColor="text1"/>
        </w:rPr>
      </w:pPr>
      <w:r>
        <w:rPr>
          <w:color w:val="000000" w:themeColor="text1"/>
        </w:rPr>
        <w:t>PRE-</w:t>
      </w:r>
      <w:r w:rsidR="00E51EC1" w:rsidRPr="00D9727E">
        <w:rPr>
          <w:color w:val="000000" w:themeColor="text1"/>
        </w:rPr>
        <w:t xml:space="preserve">Requisites </w:t>
      </w:r>
      <w:r w:rsidR="00A82AAF" w:rsidRPr="00D9727E">
        <w:rPr>
          <w:color w:val="000000" w:themeColor="text1"/>
        </w:rPr>
        <w:t xml:space="preserve"> </w:t>
      </w:r>
    </w:p>
    <w:tbl>
      <w:tblPr>
        <w:tblW w:w="50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Checklist section 1: WHILE YOU ARE AWAY: PREPARING THE OFFICE"/>
      </w:tblPr>
      <w:tblGrid>
        <w:gridCol w:w="391"/>
        <w:gridCol w:w="8539"/>
      </w:tblGrid>
      <w:tr w:rsidR="00D9727E" w:rsidRPr="00D9727E" w14:paraId="60CDE9F8" w14:textId="77777777">
        <w:sdt>
          <w:sdtPr>
            <w:rPr>
              <w:color w:val="000000" w:themeColor="text1"/>
            </w:rPr>
            <w:id w:val="-382869351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9" w:type="pct"/>
              </w:tcPr>
              <w:p w14:paraId="1E359FCE" w14:textId="0C6B36F1" w:rsidR="00B86780" w:rsidRPr="00D9727E" w:rsidRDefault="00A82AAF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0A405372" w14:textId="788BC9C0" w:rsidR="00B86780" w:rsidRPr="00D9727E" w:rsidRDefault="00E51EC1">
            <w:pPr>
              <w:pStyle w:val="List"/>
              <w:rPr>
                <w:color w:val="000000" w:themeColor="text1"/>
              </w:rPr>
            </w:pPr>
            <w:r w:rsidRPr="00D9727E">
              <w:rPr>
                <w:color w:val="000000" w:themeColor="text1"/>
              </w:rPr>
              <w:t xml:space="preserve">Select A Geographic Area In Which To Promote </w:t>
            </w:r>
            <w:r w:rsidR="0091453D">
              <w:rPr>
                <w:color w:val="000000" w:themeColor="text1"/>
              </w:rPr>
              <w:t xml:space="preserve">Marketing </w:t>
            </w:r>
            <w:r w:rsidRPr="00D9727E">
              <w:rPr>
                <w:color w:val="000000" w:themeColor="text1"/>
              </w:rPr>
              <w:t>Service</w:t>
            </w:r>
            <w:r w:rsidR="0091453D">
              <w:rPr>
                <w:color w:val="000000" w:themeColor="text1"/>
              </w:rPr>
              <w:t>s</w:t>
            </w:r>
          </w:p>
        </w:tc>
      </w:tr>
      <w:tr w:rsidR="00D9727E" w:rsidRPr="00D9727E" w14:paraId="01FC4B0A" w14:textId="77777777">
        <w:sdt>
          <w:sdtPr>
            <w:rPr>
              <w:color w:val="000000" w:themeColor="text1"/>
            </w:rPr>
            <w:id w:val="-1424256966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9" w:type="pct"/>
              </w:tcPr>
              <w:p w14:paraId="5695B9B7" w14:textId="042B0C96" w:rsidR="00B86780" w:rsidRPr="00D9727E" w:rsidRDefault="0091453D">
                <w:pPr>
                  <w:pStyle w:val="Checkbox"/>
                  <w:rPr>
                    <w:color w:val="000000" w:themeColor="text1"/>
                  </w:rPr>
                </w:pPr>
                <w:r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49028D87" w14:textId="7A02BFB1" w:rsidR="00B86780" w:rsidRPr="00D9727E" w:rsidRDefault="00E51EC1">
            <w:pPr>
              <w:pStyle w:val="List"/>
              <w:rPr>
                <w:color w:val="000000" w:themeColor="text1"/>
              </w:rPr>
            </w:pPr>
            <w:r w:rsidRPr="00D9727E">
              <w:rPr>
                <w:color w:val="000000" w:themeColor="text1"/>
              </w:rPr>
              <w:t>Select A Niche To Target With Services</w:t>
            </w:r>
            <w:r w:rsidR="00606CF3">
              <w:rPr>
                <w:color w:val="000000" w:themeColor="text1"/>
              </w:rPr>
              <w:t xml:space="preserve"> In That Area</w:t>
            </w:r>
          </w:p>
        </w:tc>
      </w:tr>
      <w:tr w:rsidR="0091453D" w:rsidRPr="00D9727E" w14:paraId="3AFB4BBE" w14:textId="77777777">
        <w:sdt>
          <w:sdtPr>
            <w:rPr>
              <w:color w:val="000000" w:themeColor="text1"/>
            </w:rPr>
            <w:id w:val="102984739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20A61B2C" w14:textId="31050421" w:rsidR="0091453D" w:rsidRDefault="0091453D">
                <w:pPr>
                  <w:pStyle w:val="Checkbox"/>
                  <w:rPr>
                    <w:color w:val="000000" w:themeColor="text1"/>
                  </w:rPr>
                </w:pPr>
                <w:r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1F6D30F1" w14:textId="6A956831" w:rsidR="0091453D" w:rsidRPr="00D9727E" w:rsidRDefault="0091453D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Use Connections To Determine The Need or Research Niche For Common Purchase Trends</w:t>
            </w:r>
          </w:p>
        </w:tc>
      </w:tr>
      <w:tr w:rsidR="00D9727E" w:rsidRPr="00D9727E" w14:paraId="48E58050" w14:textId="77777777">
        <w:sdt>
          <w:sdtPr>
            <w:rPr>
              <w:color w:val="000000" w:themeColor="text1"/>
            </w:rPr>
            <w:id w:val="782309337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9" w:type="pct"/>
              </w:tcPr>
              <w:p w14:paraId="46D76DB0" w14:textId="4288EB52" w:rsidR="00B86780" w:rsidRPr="00D9727E" w:rsidRDefault="00E51EC1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5197D57A" w14:textId="743AE053" w:rsidR="00B86780" w:rsidRPr="00D9727E" w:rsidRDefault="00E51EC1">
            <w:pPr>
              <w:pStyle w:val="List"/>
              <w:rPr>
                <w:color w:val="000000" w:themeColor="text1"/>
              </w:rPr>
            </w:pPr>
            <w:r w:rsidRPr="00D9727E">
              <w:rPr>
                <w:color w:val="000000" w:themeColor="text1"/>
              </w:rPr>
              <w:t>Perform A Search For Prospects Who Are Already Advertising</w:t>
            </w:r>
          </w:p>
        </w:tc>
      </w:tr>
      <w:tr w:rsidR="00E51EC1" w:rsidRPr="00D9727E" w14:paraId="36415DA9" w14:textId="77777777">
        <w:sdt>
          <w:sdtPr>
            <w:rPr>
              <w:color w:val="000000" w:themeColor="text1"/>
            </w:rPr>
            <w:id w:val="-622232309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9" w:type="pct"/>
              </w:tcPr>
              <w:p w14:paraId="73601429" w14:textId="565E4D53" w:rsidR="00E51EC1" w:rsidRPr="00D9727E" w:rsidRDefault="00E51EC1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47F25205" w14:textId="04B90FF8" w:rsidR="00E51EC1" w:rsidRPr="00D9727E" w:rsidRDefault="00E51EC1">
            <w:pPr>
              <w:pStyle w:val="List"/>
              <w:rPr>
                <w:color w:val="000000" w:themeColor="text1"/>
              </w:rPr>
            </w:pPr>
            <w:r w:rsidRPr="00D9727E">
              <w:rPr>
                <w:color w:val="000000" w:themeColor="text1"/>
              </w:rPr>
              <w:t xml:space="preserve">Build A List Of </w:t>
            </w:r>
            <w:r w:rsidR="00606CF3">
              <w:rPr>
                <w:color w:val="000000" w:themeColor="text1"/>
              </w:rPr>
              <w:t xml:space="preserve">100 </w:t>
            </w:r>
            <w:r w:rsidRPr="00D9727E">
              <w:rPr>
                <w:color w:val="000000" w:themeColor="text1"/>
              </w:rPr>
              <w:t>Prospects From Your Search</w:t>
            </w:r>
            <w:r w:rsidR="0091453D">
              <w:rPr>
                <w:color w:val="000000" w:themeColor="text1"/>
              </w:rPr>
              <w:t xml:space="preserve"> Before Prospecting</w:t>
            </w:r>
          </w:p>
        </w:tc>
      </w:tr>
    </w:tbl>
    <w:p w14:paraId="7BFECB6B" w14:textId="7479D0A7" w:rsidR="00B86780" w:rsidRPr="00D9727E" w:rsidRDefault="00E51EC1">
      <w:pPr>
        <w:pStyle w:val="Heading1"/>
        <w:rPr>
          <w:color w:val="000000" w:themeColor="text1"/>
        </w:rPr>
      </w:pPr>
      <w:r w:rsidRPr="00D9727E">
        <w:rPr>
          <w:color w:val="000000" w:themeColor="text1"/>
        </w:rPr>
        <w:t>Prospect Qualifications</w:t>
      </w:r>
    </w:p>
    <w:tbl>
      <w:tblPr>
        <w:tblW w:w="500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Checklist section 2: WHILE YOU ARE AWAY: PREPARING THE HOME"/>
      </w:tblPr>
      <w:tblGrid>
        <w:gridCol w:w="391"/>
        <w:gridCol w:w="8541"/>
      </w:tblGrid>
      <w:tr w:rsidR="00D9727E" w:rsidRPr="00D9727E" w14:paraId="1D3441F5" w14:textId="77777777">
        <w:sdt>
          <w:sdtPr>
            <w:rPr>
              <w:color w:val="000000" w:themeColor="text1"/>
            </w:rPr>
            <w:id w:val="277695194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9" w:type="pct"/>
              </w:tcPr>
              <w:p w14:paraId="78CEB138" w14:textId="77777777" w:rsidR="00B86780" w:rsidRPr="00D9727E" w:rsidRDefault="00522F55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2C719A2C" w14:textId="7DDEEB14" w:rsidR="00B86780" w:rsidRPr="00D9727E" w:rsidRDefault="0091453D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Has An Active LinkedIn Presence</w:t>
            </w:r>
          </w:p>
        </w:tc>
      </w:tr>
      <w:tr w:rsidR="00D9727E" w:rsidRPr="00D9727E" w14:paraId="2E5B6B26" w14:textId="77777777">
        <w:sdt>
          <w:sdtPr>
            <w:rPr>
              <w:color w:val="000000" w:themeColor="text1"/>
            </w:rPr>
            <w:id w:val="-211651328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9" w:type="pct"/>
              </w:tcPr>
              <w:p w14:paraId="78D321C7" w14:textId="77777777" w:rsidR="00B86780" w:rsidRPr="00D9727E" w:rsidRDefault="00522F55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56C3BDF6" w14:textId="4B48BC0D" w:rsidR="00B86780" w:rsidRPr="00D9727E" w:rsidRDefault="0091453D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Has Content Or Made Some Effort To Market Their Company Via LinkedIn</w:t>
            </w:r>
          </w:p>
        </w:tc>
      </w:tr>
      <w:tr w:rsidR="00D9727E" w:rsidRPr="00D9727E" w14:paraId="4A54423D" w14:textId="77777777">
        <w:sdt>
          <w:sdtPr>
            <w:rPr>
              <w:color w:val="000000" w:themeColor="text1"/>
            </w:rPr>
            <w:id w:val="-598407059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9" w:type="pct"/>
              </w:tcPr>
              <w:p w14:paraId="042A500C" w14:textId="77777777" w:rsidR="00B86780" w:rsidRPr="00D9727E" w:rsidRDefault="00522F55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664D9B86" w14:textId="1E68BC38" w:rsidR="00B86780" w:rsidRPr="00D9727E" w:rsidRDefault="00E51EC1">
            <w:pPr>
              <w:pStyle w:val="List"/>
              <w:rPr>
                <w:color w:val="000000" w:themeColor="text1"/>
              </w:rPr>
            </w:pPr>
            <w:r w:rsidRPr="00D9727E">
              <w:rPr>
                <w:color w:val="000000" w:themeColor="text1"/>
              </w:rPr>
              <w:t>Responds Actively Via Posts &amp; Comments</w:t>
            </w:r>
          </w:p>
        </w:tc>
      </w:tr>
      <w:tr w:rsidR="00D9727E" w:rsidRPr="00D9727E" w14:paraId="2A6382CA" w14:textId="77777777" w:rsidTr="00986FF3">
        <w:tc>
          <w:tcPr>
            <w:tcW w:w="219" w:type="pct"/>
          </w:tcPr>
          <w:p w14:paraId="20B51E03" w14:textId="77777777" w:rsidR="00736183" w:rsidRPr="00D9727E" w:rsidRDefault="00736183" w:rsidP="00986FF3">
            <w:pPr>
              <w:pStyle w:val="Checkbox"/>
              <w:rPr>
                <w:color w:val="000000" w:themeColor="text1"/>
              </w:rPr>
            </w:pPr>
            <w:r w:rsidRPr="00D9727E">
              <w:rPr>
                <w:color w:val="000000" w:themeColor="text1"/>
              </w:rPr>
              <w:t>☐</w:t>
            </w:r>
          </w:p>
        </w:tc>
        <w:tc>
          <w:tcPr>
            <w:tcW w:w="4781" w:type="pct"/>
          </w:tcPr>
          <w:p w14:paraId="5F4D0FC9" w14:textId="2E9B85FB" w:rsidR="00736183" w:rsidRPr="00D9727E" w:rsidRDefault="0091453D" w:rsidP="00986FF3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Is An Owner or Decision Maker At A Company That Buys Digital Marketing Services</w:t>
            </w:r>
          </w:p>
        </w:tc>
      </w:tr>
    </w:tbl>
    <w:p w14:paraId="0F366C85" w14:textId="10D726CA" w:rsidR="00B86780" w:rsidRPr="00D9727E" w:rsidRDefault="0091453D">
      <w:pPr>
        <w:pStyle w:val="Heading1"/>
        <w:rPr>
          <w:color w:val="000000" w:themeColor="text1"/>
        </w:rPr>
      </w:pPr>
      <w:r>
        <w:rPr>
          <w:color w:val="000000" w:themeColor="text1"/>
        </w:rPr>
        <w:t>Creating Connections</w:t>
      </w:r>
    </w:p>
    <w:tbl>
      <w:tblPr>
        <w:tblW w:w="500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Checklist section 3: PACKING FOR THE TRIP"/>
      </w:tblPr>
      <w:tblGrid>
        <w:gridCol w:w="391"/>
        <w:gridCol w:w="8541"/>
      </w:tblGrid>
      <w:tr w:rsidR="00D9727E" w:rsidRPr="00D9727E" w14:paraId="262514EB" w14:textId="77777777">
        <w:sdt>
          <w:sdtPr>
            <w:rPr>
              <w:color w:val="000000" w:themeColor="text1"/>
            </w:rPr>
            <w:id w:val="50802871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9" w:type="pct"/>
              </w:tcPr>
              <w:p w14:paraId="35EDDD58" w14:textId="77777777" w:rsidR="00B86780" w:rsidRPr="00D9727E" w:rsidRDefault="00522F55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01514733" w14:textId="467D2AAE" w:rsidR="00B86780" w:rsidRPr="00D9727E" w:rsidRDefault="0091453D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Ask Relevant Questions On Posts And Comment</w:t>
            </w:r>
          </w:p>
        </w:tc>
      </w:tr>
      <w:tr w:rsidR="00D9727E" w:rsidRPr="00D9727E" w14:paraId="13C108C3" w14:textId="77777777">
        <w:sdt>
          <w:sdtPr>
            <w:rPr>
              <w:color w:val="000000" w:themeColor="text1"/>
            </w:rPr>
            <w:id w:val="-1187365822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9" w:type="pct"/>
              </w:tcPr>
              <w:p w14:paraId="77A04759" w14:textId="77777777" w:rsidR="00B86780" w:rsidRPr="00D9727E" w:rsidRDefault="00522F55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5ADE0DB7" w14:textId="3671A369" w:rsidR="00B86780" w:rsidRPr="00D9727E" w:rsidRDefault="0091453D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Reach Out Directly To Prospects In Your Niche</w:t>
            </w:r>
          </w:p>
        </w:tc>
      </w:tr>
      <w:tr w:rsidR="00D9727E" w:rsidRPr="00D9727E" w14:paraId="688FC1D3" w14:textId="77777777">
        <w:sdt>
          <w:sdtPr>
            <w:rPr>
              <w:color w:val="000000" w:themeColor="text1"/>
            </w:rPr>
            <w:id w:val="-17989387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9" w:type="pct"/>
              </w:tcPr>
              <w:p w14:paraId="6F79EE2A" w14:textId="77777777" w:rsidR="00B86780" w:rsidRPr="00D9727E" w:rsidRDefault="00522F55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33B2AC7B" w14:textId="7C36DD25" w:rsidR="00B86780" w:rsidRPr="00D9727E" w:rsidRDefault="0091453D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Join Groups Related To The Niche</w:t>
            </w:r>
          </w:p>
        </w:tc>
      </w:tr>
      <w:sdt>
        <w:sdtPr>
          <w:rPr>
            <w:rFonts w:asciiTheme="minorHAnsi" w:eastAsiaTheme="minorEastAsia" w:hAnsiTheme="minorHAnsi" w:cstheme="minorBidi"/>
            <w:color w:val="000000" w:themeColor="text1"/>
            <w:sz w:val="18"/>
            <w:szCs w:val="18"/>
          </w:rPr>
          <w:id w:val="929010195"/>
          <w15:repeatingSection/>
        </w:sdtPr>
        <w:sdtEndPr/>
        <w:sdtContent>
          <w:sdt>
            <w:sdtPr>
              <w:rPr>
                <w:rFonts w:asciiTheme="minorHAnsi" w:eastAsiaTheme="minorEastAsia" w:hAnsiTheme="minorHAnsi" w:cstheme="minorBidi"/>
                <w:color w:val="000000" w:themeColor="text1"/>
                <w:sz w:val="18"/>
                <w:szCs w:val="18"/>
              </w:rPr>
              <w:id w:val="-799540529"/>
              <w:placeholder>
                <w:docPart w:val="F90E5CCBC90C431F92F5017DD22C1889"/>
              </w:placeholder>
              <w15:repeatingSectionItem/>
            </w:sdtPr>
            <w:sdtEndPr/>
            <w:sdtContent>
              <w:tr w:rsidR="00D9727E" w:rsidRPr="00D9727E" w14:paraId="7E3B7AFD" w14:textId="77777777">
                <w:sdt>
                  <w:sdtPr>
                    <w:rPr>
                      <w:rFonts w:asciiTheme="minorHAnsi" w:eastAsiaTheme="minorEastAsia" w:hAnsiTheme="minorHAnsi" w:cstheme="minorBidi"/>
                      <w:color w:val="000000" w:themeColor="text1"/>
                      <w:sz w:val="18"/>
                      <w:szCs w:val="18"/>
                    </w:rPr>
                    <w:id w:val="-1331979537"/>
                    <w15:appearance w15:val="hidden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>
                    <w:rPr>
                      <w:rFonts w:ascii="Segoe UI Symbol" w:hAnsi="Segoe UI Symbol" w:cs="Segoe UI Symbol"/>
                      <w:sz w:val="21"/>
                      <w:szCs w:val="21"/>
                    </w:rPr>
                  </w:sdtEndPr>
                  <w:sdtContent>
                    <w:tc>
                      <w:tcPr>
                        <w:tcW w:w="219" w:type="pct"/>
                      </w:tcPr>
                      <w:p w14:paraId="6E0B9F01" w14:textId="5FF077CA" w:rsidR="00B86780" w:rsidRPr="00D9727E" w:rsidRDefault="00522F55">
                        <w:pPr>
                          <w:pStyle w:val="Checkbox"/>
                          <w:rPr>
                            <w:color w:val="000000" w:themeColor="text1"/>
                          </w:rPr>
                        </w:pPr>
                        <w:r w:rsidRPr="00D9727E">
                          <w:rPr>
                            <w:color w:val="000000" w:themeColor="text1"/>
                          </w:rPr>
                          <w:t>☐</w:t>
                        </w:r>
                      </w:p>
                    </w:tc>
                  </w:sdtContent>
                </w:sdt>
                <w:tc>
                  <w:tcPr>
                    <w:tcW w:w="4781" w:type="pct"/>
                  </w:tcPr>
                  <w:p w14:paraId="4EDFE405" w14:textId="07329516" w:rsidR="00B86780" w:rsidRPr="00D9727E" w:rsidRDefault="0091453D">
                    <w:pPr>
                      <w:pStyle w:val="List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Publish Your Own Articles On Related Topics – Pose Questions, Make Statements, Solve A Problem</w:t>
                    </w:r>
                  </w:p>
                </w:tc>
              </w:tr>
            </w:sdtContent>
          </w:sdt>
          <w:sdt>
            <w:sdtPr>
              <w:rPr>
                <w:rFonts w:asciiTheme="minorHAnsi" w:eastAsiaTheme="minorEastAsia" w:hAnsiTheme="minorHAnsi" w:cstheme="minorBidi"/>
                <w:color w:val="000000" w:themeColor="text1"/>
                <w:sz w:val="18"/>
                <w:szCs w:val="18"/>
              </w:rPr>
              <w:id w:val="2067149374"/>
              <w:placeholder>
                <w:docPart w:val="5149A8760FEE41B3A493BB80C1D1777B"/>
              </w:placeholder>
              <w15:repeatingSectionItem/>
            </w:sdtPr>
            <w:sdtEndPr/>
            <w:sdtContent>
              <w:tr w:rsidR="00D9727E" w:rsidRPr="00D9727E" w14:paraId="18BE984E" w14:textId="77777777">
                <w:sdt>
                  <w:sdtPr>
                    <w:rPr>
                      <w:rFonts w:asciiTheme="minorHAnsi" w:eastAsiaTheme="minorEastAsia" w:hAnsiTheme="minorHAnsi" w:cstheme="minorBidi"/>
                      <w:color w:val="000000" w:themeColor="text1"/>
                      <w:sz w:val="18"/>
                      <w:szCs w:val="18"/>
                    </w:rPr>
                    <w:id w:val="-984161939"/>
                    <w15:appearance w15:val="hidden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>
                    <w:rPr>
                      <w:rFonts w:ascii="Segoe UI Symbol" w:hAnsi="Segoe UI Symbol" w:cs="Segoe UI Symbol"/>
                      <w:sz w:val="21"/>
                      <w:szCs w:val="21"/>
                    </w:rPr>
                  </w:sdtEndPr>
                  <w:sdtContent>
                    <w:tc>
                      <w:tcPr>
                        <w:tcW w:w="219" w:type="pct"/>
                      </w:tcPr>
                      <w:p w14:paraId="43D55103" w14:textId="77777777" w:rsidR="00FD650D" w:rsidRPr="00D9727E" w:rsidRDefault="00FD650D" w:rsidP="0059685C">
                        <w:pPr>
                          <w:pStyle w:val="Checkbox"/>
                          <w:rPr>
                            <w:color w:val="000000" w:themeColor="text1"/>
                          </w:rPr>
                        </w:pPr>
                        <w:r w:rsidRPr="00D9727E">
                          <w:rPr>
                            <w:color w:val="000000" w:themeColor="text1"/>
                          </w:rPr>
                          <w:t>☐</w:t>
                        </w:r>
                      </w:p>
                    </w:tc>
                  </w:sdtContent>
                </w:sdt>
                <w:tc>
                  <w:tcPr>
                    <w:tcW w:w="4781" w:type="pct"/>
                  </w:tcPr>
                  <w:p w14:paraId="6991C850" w14:textId="2D916BA3" w:rsidR="00FD650D" w:rsidRPr="00D9727E" w:rsidRDefault="00E51EC1">
                    <w:pPr>
                      <w:pStyle w:val="List"/>
                      <w:rPr>
                        <w:color w:val="000000" w:themeColor="text1"/>
                      </w:rPr>
                    </w:pPr>
                    <w:r w:rsidRPr="00D9727E">
                      <w:rPr>
                        <w:color w:val="000000" w:themeColor="text1"/>
                      </w:rPr>
                      <w:t xml:space="preserve">Search LinkedIn For Business Name &amp; Employees </w:t>
                    </w:r>
                    <w:r w:rsidR="0091453D">
                      <w:rPr>
                        <w:color w:val="000000" w:themeColor="text1"/>
                      </w:rPr>
                      <w:t>&amp; Contact All Decision Makers</w:t>
                    </w:r>
                  </w:p>
                </w:tc>
              </w:tr>
            </w:sdtContent>
          </w:sdt>
          <w:sdt>
            <w:sdtPr>
              <w:rPr>
                <w:rFonts w:asciiTheme="minorHAnsi" w:eastAsiaTheme="minorEastAsia" w:hAnsiTheme="minorHAnsi" w:cstheme="minorBidi"/>
                <w:color w:val="000000" w:themeColor="text1"/>
                <w:sz w:val="18"/>
                <w:szCs w:val="18"/>
              </w:rPr>
              <w:id w:val="-751583898"/>
              <w:placeholder>
                <w:docPart w:val="81AC62526DEA4BEBB2837C359D0CB0B7"/>
              </w:placeholder>
              <w15:repeatingSectionItem/>
            </w:sdtPr>
            <w:sdtEndPr/>
            <w:sdtContent>
              <w:tr w:rsidR="00D9727E" w:rsidRPr="00D9727E" w14:paraId="29728D76" w14:textId="77777777">
                <w:sdt>
                  <w:sdtPr>
                    <w:rPr>
                      <w:rFonts w:asciiTheme="minorHAnsi" w:eastAsiaTheme="minorEastAsia" w:hAnsiTheme="minorHAnsi" w:cstheme="minorBidi"/>
                      <w:color w:val="000000" w:themeColor="text1"/>
                      <w:sz w:val="18"/>
                      <w:szCs w:val="18"/>
                    </w:rPr>
                    <w:id w:val="1234585968"/>
                    <w15:appearance w15:val="hidden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>
                    <w:rPr>
                      <w:rFonts w:ascii="Segoe UI Symbol" w:hAnsi="Segoe UI Symbol" w:cs="Segoe UI Symbol"/>
                      <w:sz w:val="21"/>
                      <w:szCs w:val="21"/>
                    </w:rPr>
                  </w:sdtEndPr>
                  <w:sdtContent>
                    <w:tc>
                      <w:tcPr>
                        <w:tcW w:w="219" w:type="pct"/>
                      </w:tcPr>
                      <w:p w14:paraId="50914CB6" w14:textId="77777777" w:rsidR="00E927C1" w:rsidRPr="00D9727E" w:rsidRDefault="00E927C1" w:rsidP="0059685C">
                        <w:pPr>
                          <w:pStyle w:val="Checkbox"/>
                          <w:rPr>
                            <w:color w:val="000000" w:themeColor="text1"/>
                          </w:rPr>
                        </w:pPr>
                        <w:r w:rsidRPr="00D9727E">
                          <w:rPr>
                            <w:color w:val="000000" w:themeColor="text1"/>
                          </w:rPr>
                          <w:t>☐</w:t>
                        </w:r>
                      </w:p>
                    </w:tc>
                  </w:sdtContent>
                </w:sdt>
                <w:tc>
                  <w:tcPr>
                    <w:tcW w:w="4781" w:type="pct"/>
                  </w:tcPr>
                  <w:p w14:paraId="7138C1DF" w14:textId="37962457" w:rsidR="00E927C1" w:rsidRPr="00D9727E" w:rsidRDefault="0091453D">
                    <w:pPr>
                      <w:pStyle w:val="List"/>
                      <w:rPr>
                        <w:color w:val="000000" w:themeColor="text1"/>
                      </w:rPr>
                    </w:pPr>
                    <w:r w:rsidRPr="0091453D">
                      <w:rPr>
                        <w:color w:val="000000" w:themeColor="text1"/>
                        <w:u w:val="single"/>
                      </w:rPr>
                      <w:t>Send 6 to 13 Message</w:t>
                    </w:r>
                    <w:r>
                      <w:rPr>
                        <w:color w:val="000000" w:themeColor="text1"/>
                      </w:rPr>
                      <w:t xml:space="preserve"> Sequences Over Time To Prospects</w:t>
                    </w:r>
                  </w:p>
                </w:tc>
              </w:tr>
            </w:sdtContent>
          </w:sdt>
        </w:sdtContent>
      </w:sdt>
    </w:tbl>
    <w:p w14:paraId="0F0DB56E" w14:textId="2B220D81" w:rsidR="00E51EC1" w:rsidRPr="00D9727E" w:rsidRDefault="00E51EC1" w:rsidP="00E51EC1">
      <w:pPr>
        <w:pStyle w:val="Heading1"/>
        <w:rPr>
          <w:color w:val="000000" w:themeColor="text1"/>
        </w:rPr>
      </w:pPr>
      <w:r w:rsidRPr="00D9727E">
        <w:rPr>
          <w:color w:val="000000" w:themeColor="text1"/>
        </w:rPr>
        <w:t xml:space="preserve">Message </w:t>
      </w:r>
      <w:r w:rsidR="0091453D">
        <w:rPr>
          <w:color w:val="000000" w:themeColor="text1"/>
        </w:rPr>
        <w:t>Concepts</w:t>
      </w:r>
    </w:p>
    <w:tbl>
      <w:tblPr>
        <w:tblW w:w="500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Checklist section 3: PACKING FOR THE TRIP"/>
      </w:tblPr>
      <w:tblGrid>
        <w:gridCol w:w="391"/>
        <w:gridCol w:w="8541"/>
      </w:tblGrid>
      <w:tr w:rsidR="00D9727E" w:rsidRPr="00D9727E" w14:paraId="03250A90" w14:textId="77777777" w:rsidTr="006372AA">
        <w:sdt>
          <w:sdtPr>
            <w:rPr>
              <w:color w:val="000000" w:themeColor="text1"/>
            </w:rPr>
            <w:id w:val="2117170874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9" w:type="pct"/>
              </w:tcPr>
              <w:p w14:paraId="1BF6068B" w14:textId="77777777" w:rsidR="00E51EC1" w:rsidRPr="00D9727E" w:rsidRDefault="00E51EC1" w:rsidP="006372AA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4865C435" w14:textId="029AED7A" w:rsidR="00E51EC1" w:rsidRPr="00D9727E" w:rsidRDefault="00E51EC1" w:rsidP="006372AA">
            <w:pPr>
              <w:pStyle w:val="List"/>
              <w:rPr>
                <w:color w:val="000000" w:themeColor="text1"/>
              </w:rPr>
            </w:pPr>
            <w:r w:rsidRPr="00D9727E">
              <w:rPr>
                <w:color w:val="000000" w:themeColor="text1"/>
              </w:rPr>
              <w:t>Send Initial</w:t>
            </w:r>
            <w:r w:rsidR="0091453D">
              <w:rPr>
                <w:color w:val="000000" w:themeColor="text1"/>
              </w:rPr>
              <w:t xml:space="preserve"> Outreach</w:t>
            </w:r>
            <w:r w:rsidRPr="00D9727E">
              <w:rPr>
                <w:color w:val="000000" w:themeColor="text1"/>
              </w:rPr>
              <w:t xml:space="preserve"> Message</w:t>
            </w:r>
          </w:p>
        </w:tc>
      </w:tr>
      <w:tr w:rsidR="00D9727E" w:rsidRPr="00D9727E" w14:paraId="2694FD19" w14:textId="77777777" w:rsidTr="006372AA">
        <w:sdt>
          <w:sdtPr>
            <w:rPr>
              <w:color w:val="000000" w:themeColor="text1"/>
            </w:rPr>
            <w:id w:val="572933924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9" w:type="pct"/>
              </w:tcPr>
              <w:p w14:paraId="3F12D99B" w14:textId="77777777" w:rsidR="00E51EC1" w:rsidRPr="00D9727E" w:rsidRDefault="00E51EC1" w:rsidP="006372AA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5132D7FE" w14:textId="0F2C2864" w:rsidR="00E51EC1" w:rsidRPr="00D9727E" w:rsidRDefault="0091453D" w:rsidP="006372AA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Invite To Your Own Related Group</w:t>
            </w:r>
          </w:p>
        </w:tc>
      </w:tr>
      <w:tr w:rsidR="00D9727E" w:rsidRPr="00D9727E" w14:paraId="35167779" w14:textId="77777777" w:rsidTr="006372AA">
        <w:sdt>
          <w:sdtPr>
            <w:rPr>
              <w:color w:val="000000" w:themeColor="text1"/>
            </w:rPr>
            <w:id w:val="2099061304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9" w:type="pct"/>
              </w:tcPr>
              <w:p w14:paraId="3CBE690C" w14:textId="77777777" w:rsidR="00E51EC1" w:rsidRPr="00D9727E" w:rsidRDefault="00E51EC1" w:rsidP="006372AA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6FD0B757" w14:textId="45C6A945" w:rsidR="00E51EC1" w:rsidRPr="00D9727E" w:rsidRDefault="0091453D" w:rsidP="006372AA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Share Content Relevant To Contact’s Interests &amp; Business</w:t>
            </w:r>
          </w:p>
        </w:tc>
      </w:tr>
      <w:sdt>
        <w:sdtPr>
          <w:rPr>
            <w:rFonts w:asciiTheme="minorHAnsi" w:eastAsiaTheme="minorEastAsia" w:hAnsiTheme="minorHAnsi" w:cstheme="minorBidi"/>
            <w:color w:val="000000" w:themeColor="text1"/>
            <w:sz w:val="18"/>
            <w:szCs w:val="18"/>
          </w:rPr>
          <w:id w:val="444195973"/>
          <w15:repeatingSection/>
        </w:sdtPr>
        <w:sdtEndPr/>
        <w:sdtContent>
          <w:sdt>
            <w:sdtPr>
              <w:rPr>
                <w:rFonts w:asciiTheme="minorHAnsi" w:eastAsiaTheme="minorEastAsia" w:hAnsiTheme="minorHAnsi" w:cstheme="minorBidi"/>
                <w:color w:val="000000" w:themeColor="text1"/>
                <w:sz w:val="18"/>
                <w:szCs w:val="18"/>
              </w:rPr>
              <w:id w:val="497613768"/>
              <w:placeholder>
                <w:docPart w:val="57FB7A3775684C30A4686BFFDCB937E1"/>
              </w:placeholder>
              <w15:repeatingSectionItem/>
            </w:sdtPr>
            <w:sdtEndPr/>
            <w:sdtContent>
              <w:tr w:rsidR="00D9727E" w:rsidRPr="00D9727E" w14:paraId="45333171" w14:textId="77777777" w:rsidTr="006372AA">
                <w:sdt>
                  <w:sdtPr>
                    <w:rPr>
                      <w:rFonts w:asciiTheme="minorHAnsi" w:eastAsiaTheme="minorEastAsia" w:hAnsiTheme="minorHAnsi" w:cstheme="minorBidi"/>
                      <w:color w:val="000000" w:themeColor="text1"/>
                      <w:sz w:val="18"/>
                      <w:szCs w:val="18"/>
                    </w:rPr>
                    <w:id w:val="-1686590631"/>
                    <w15:appearance w15:val="hidden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>
                    <w:rPr>
                      <w:rFonts w:ascii="Segoe UI Symbol" w:hAnsi="Segoe UI Symbol" w:cs="Segoe UI Symbol"/>
                      <w:sz w:val="21"/>
                      <w:szCs w:val="21"/>
                    </w:rPr>
                  </w:sdtEndPr>
                  <w:sdtContent>
                    <w:tc>
                      <w:tcPr>
                        <w:tcW w:w="219" w:type="pct"/>
                      </w:tcPr>
                      <w:p w14:paraId="39F221F7" w14:textId="011F4548" w:rsidR="00E51EC1" w:rsidRPr="00D9727E" w:rsidRDefault="0091453D" w:rsidP="006372AA">
                        <w:pPr>
                          <w:pStyle w:val="Checkbox"/>
                          <w:rPr>
                            <w:color w:val="000000" w:themeColor="text1"/>
                          </w:rPr>
                        </w:pPr>
                        <w:r>
                          <w:rPr>
                            <w:rFonts w:ascii="MS Gothic" w:eastAsia="MS Gothic" w:hAnsi="MS Gothic" w:hint="eastAsia"/>
                            <w:color w:val="000000" w:themeColor="text1"/>
                            <w:szCs w:val="21"/>
                          </w:rPr>
                          <w:t>☐</w:t>
                        </w:r>
                      </w:p>
                    </w:tc>
                  </w:sdtContent>
                </w:sdt>
                <w:tc>
                  <w:tcPr>
                    <w:tcW w:w="4781" w:type="pct"/>
                  </w:tcPr>
                  <w:p w14:paraId="190DE5BD" w14:textId="27CF91A6" w:rsidR="00E51EC1" w:rsidRPr="00D9727E" w:rsidRDefault="0091453D" w:rsidP="006372AA">
                    <w:pPr>
                      <w:pStyle w:val="List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Ask Contact If They Have Any Pressing Needs or Goals</w:t>
                    </w:r>
                  </w:p>
                </w:tc>
              </w:tr>
            </w:sdtContent>
          </w:sdt>
          <w:sdt>
            <w:sdtPr>
              <w:rPr>
                <w:rFonts w:asciiTheme="minorHAnsi" w:eastAsiaTheme="minorEastAsia" w:hAnsiTheme="minorHAnsi" w:cstheme="minorBidi"/>
                <w:color w:val="000000" w:themeColor="text1"/>
                <w:sz w:val="18"/>
                <w:szCs w:val="18"/>
              </w:rPr>
              <w:id w:val="-592554348"/>
              <w:placeholder>
                <w:docPart w:val="1EFC6A5F54F84A3481EEE2BFEC99B7FA"/>
              </w:placeholder>
              <w15:repeatingSectionItem/>
            </w:sdtPr>
            <w:sdtEndPr/>
            <w:sdtContent>
              <w:tr w:rsidR="00D9727E" w:rsidRPr="00D9727E" w14:paraId="4E71D7DF" w14:textId="77777777" w:rsidTr="006372AA">
                <w:sdt>
                  <w:sdtPr>
                    <w:rPr>
                      <w:rFonts w:asciiTheme="minorHAnsi" w:eastAsiaTheme="minorEastAsia" w:hAnsiTheme="minorHAnsi" w:cstheme="minorBidi"/>
                      <w:color w:val="000000" w:themeColor="text1"/>
                      <w:sz w:val="18"/>
                      <w:szCs w:val="18"/>
                    </w:rPr>
                    <w:id w:val="-1350166352"/>
                    <w15:appearance w15:val="hidden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>
                    <w:rPr>
                      <w:rFonts w:ascii="Segoe UI Symbol" w:hAnsi="Segoe UI Symbol" w:cs="Segoe UI Symbol"/>
                      <w:sz w:val="21"/>
                      <w:szCs w:val="21"/>
                    </w:rPr>
                  </w:sdtEndPr>
                  <w:sdtContent>
                    <w:tc>
                      <w:tcPr>
                        <w:tcW w:w="219" w:type="pct"/>
                      </w:tcPr>
                      <w:p w14:paraId="57FC9537" w14:textId="5B5FD74D" w:rsidR="00E51EC1" w:rsidRPr="00D9727E" w:rsidRDefault="0091453D" w:rsidP="006372AA">
                        <w:pPr>
                          <w:pStyle w:val="Checkbox"/>
                          <w:rPr>
                            <w:color w:val="000000" w:themeColor="text1"/>
                          </w:rPr>
                        </w:pPr>
                        <w:r>
                          <w:rPr>
                            <w:rFonts w:ascii="MS Gothic" w:eastAsia="MS Gothic" w:hAnsi="MS Gothic" w:hint="eastAsia"/>
                            <w:color w:val="000000" w:themeColor="text1"/>
                            <w:szCs w:val="21"/>
                          </w:rPr>
                          <w:t>☐</w:t>
                        </w:r>
                      </w:p>
                    </w:tc>
                  </w:sdtContent>
                </w:sdt>
                <w:tc>
                  <w:tcPr>
                    <w:tcW w:w="4781" w:type="pct"/>
                  </w:tcPr>
                  <w:p w14:paraId="0FF53EAB" w14:textId="3FCC87AE" w:rsidR="00E51EC1" w:rsidRPr="00D9727E" w:rsidRDefault="0091453D" w:rsidP="006372AA">
                    <w:pPr>
                      <w:pStyle w:val="List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Send A Direct Request To Connect &amp; Get On The Phone To Chat</w:t>
                    </w:r>
                  </w:p>
                </w:tc>
              </w:tr>
            </w:sdtContent>
          </w:sdt>
          <w:sdt>
            <w:sdtPr>
              <w:rPr>
                <w:rFonts w:asciiTheme="minorHAnsi" w:eastAsiaTheme="minorEastAsia" w:hAnsiTheme="minorHAnsi" w:cstheme="minorBidi"/>
                <w:color w:val="000000" w:themeColor="text1"/>
                <w:sz w:val="18"/>
                <w:szCs w:val="18"/>
              </w:rPr>
              <w:id w:val="1950123971"/>
              <w:placeholder>
                <w:docPart w:val="003C2AD0EE7E42568ADDC3CF8CC6D10B"/>
              </w:placeholder>
              <w15:repeatingSectionItem/>
            </w:sdtPr>
            <w:sdtEndPr/>
            <w:sdtContent>
              <w:tr w:rsidR="00D9727E" w:rsidRPr="00D9727E" w14:paraId="09A5CEEE" w14:textId="77777777" w:rsidTr="006372AA">
                <w:sdt>
                  <w:sdtPr>
                    <w:rPr>
                      <w:rFonts w:asciiTheme="minorHAnsi" w:eastAsiaTheme="minorEastAsia" w:hAnsiTheme="minorHAnsi" w:cstheme="minorBidi"/>
                      <w:color w:val="000000" w:themeColor="text1"/>
                      <w:sz w:val="18"/>
                      <w:szCs w:val="18"/>
                    </w:rPr>
                    <w:id w:val="-1418935600"/>
                    <w15:appearance w15:val="hidden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>
                    <w:rPr>
                      <w:rFonts w:ascii="Segoe UI Symbol" w:hAnsi="Segoe UI Symbol" w:cs="Segoe UI Symbol"/>
                      <w:sz w:val="21"/>
                      <w:szCs w:val="21"/>
                    </w:rPr>
                  </w:sdtEndPr>
                  <w:sdtContent>
                    <w:tc>
                      <w:tcPr>
                        <w:tcW w:w="219" w:type="pct"/>
                      </w:tcPr>
                      <w:p w14:paraId="0073773C" w14:textId="77777777" w:rsidR="00E51EC1" w:rsidRPr="00D9727E" w:rsidRDefault="00E51EC1" w:rsidP="006372AA">
                        <w:pPr>
                          <w:pStyle w:val="Checkbox"/>
                          <w:rPr>
                            <w:color w:val="000000" w:themeColor="text1"/>
                          </w:rPr>
                        </w:pPr>
                        <w:r w:rsidRPr="00D9727E">
                          <w:rPr>
                            <w:color w:val="000000" w:themeColor="text1"/>
                          </w:rPr>
                          <w:t>☐</w:t>
                        </w:r>
                      </w:p>
                    </w:tc>
                  </w:sdtContent>
                </w:sdt>
                <w:tc>
                  <w:tcPr>
                    <w:tcW w:w="4781" w:type="pct"/>
                  </w:tcPr>
                  <w:p w14:paraId="68B1D784" w14:textId="062F0BE1" w:rsidR="00E51EC1" w:rsidRPr="00D9727E" w:rsidRDefault="0091453D" w:rsidP="006372AA">
                    <w:pPr>
                      <w:pStyle w:val="List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Know The Problems First And Approach With A Solution</w:t>
                    </w:r>
                  </w:p>
                </w:tc>
              </w:tr>
            </w:sdtContent>
          </w:sdt>
        </w:sdtContent>
      </w:sdt>
      <w:tr w:rsidR="0091453D" w:rsidRPr="00D9727E" w14:paraId="163BCD94" w14:textId="77777777" w:rsidTr="0091453D">
        <w:sdt>
          <w:sdtPr>
            <w:rPr>
              <w:rFonts w:asciiTheme="minorHAnsi" w:eastAsiaTheme="minorEastAsia" w:hAnsiTheme="minorHAnsi" w:cstheme="minorBidi"/>
              <w:color w:val="000000" w:themeColor="text1"/>
              <w:sz w:val="18"/>
              <w:szCs w:val="18"/>
            </w:rPr>
            <w:id w:val="-1924709401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24C9C1C5" w14:textId="77777777" w:rsidR="0091453D" w:rsidRPr="0091453D" w:rsidRDefault="0091453D" w:rsidP="00485ED5">
                <w:pPr>
                  <w:pStyle w:val="Checkbox"/>
                  <w:rPr>
                    <w:rFonts w:asciiTheme="minorHAnsi" w:eastAsiaTheme="minorEastAsia" w:hAnsiTheme="minorHAnsi" w:cstheme="minorBidi"/>
                    <w:color w:val="000000" w:themeColor="text1"/>
                    <w:sz w:val="18"/>
                    <w:szCs w:val="18"/>
                  </w:rPr>
                </w:pPr>
                <w:r w:rsidRPr="0091453D">
                  <w:rPr>
                    <w:rFonts w:eastAsiaTheme="minorEastAsia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6B1B6D45" w14:textId="2247CD27" w:rsidR="0091453D" w:rsidRPr="00D9727E" w:rsidRDefault="0091453D" w:rsidP="00485ED5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Follow Up With Leads After A Few Days</w:t>
            </w:r>
          </w:p>
        </w:tc>
      </w:tr>
    </w:tbl>
    <w:p w14:paraId="7FF339DE" w14:textId="5BA3A5F2" w:rsidR="00B86780" w:rsidRDefault="00B86780" w:rsidP="00E927C1">
      <w:pPr>
        <w:rPr>
          <w:color w:val="000000" w:themeColor="text1"/>
        </w:rPr>
      </w:pPr>
    </w:p>
    <w:p w14:paraId="197AF68E" w14:textId="6EB66172" w:rsidR="000D02DB" w:rsidRPr="00D9727E" w:rsidRDefault="000D02DB" w:rsidP="000D02DB">
      <w:pPr>
        <w:pStyle w:val="Heading1"/>
        <w:rPr>
          <w:color w:val="000000" w:themeColor="text1"/>
        </w:rPr>
      </w:pPr>
      <w:r>
        <w:rPr>
          <w:color w:val="000000" w:themeColor="text1"/>
        </w:rPr>
        <w:lastRenderedPageBreak/>
        <w:t>Group Start Up</w:t>
      </w:r>
    </w:p>
    <w:tbl>
      <w:tblPr>
        <w:tblW w:w="500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Checklist section 2: WHILE YOU ARE AWAY: PREPARING THE HOME"/>
      </w:tblPr>
      <w:tblGrid>
        <w:gridCol w:w="391"/>
        <w:gridCol w:w="8541"/>
      </w:tblGrid>
      <w:tr w:rsidR="000D02DB" w:rsidRPr="00D9727E" w14:paraId="6783F32B" w14:textId="77777777" w:rsidTr="00485ED5">
        <w:sdt>
          <w:sdtPr>
            <w:rPr>
              <w:color w:val="000000" w:themeColor="text1"/>
            </w:rPr>
            <w:id w:val="1334027772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1D515731" w14:textId="77777777" w:rsidR="000D02DB" w:rsidRPr="00D9727E" w:rsidRDefault="000D02DB" w:rsidP="00485ED5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548AAFB7" w14:textId="7F3C2106" w:rsidR="000D02DB" w:rsidRPr="00D9727E" w:rsidRDefault="000D02DB" w:rsidP="00485ED5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Research Niche</w:t>
            </w:r>
            <w:r w:rsidR="0078011E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– Focus on solving</w:t>
            </w:r>
            <w:r w:rsidR="0078011E">
              <w:rPr>
                <w:color w:val="000000" w:themeColor="text1"/>
              </w:rPr>
              <w:t xml:space="preserve"> specific</w:t>
            </w:r>
            <w:r>
              <w:rPr>
                <w:color w:val="000000" w:themeColor="text1"/>
              </w:rPr>
              <w:t xml:space="preserve"> industry challenges, Adapting for the future </w:t>
            </w:r>
          </w:p>
        </w:tc>
      </w:tr>
      <w:tr w:rsidR="000D02DB" w:rsidRPr="00D9727E" w14:paraId="45F6A028" w14:textId="77777777" w:rsidTr="00485ED5">
        <w:sdt>
          <w:sdtPr>
            <w:rPr>
              <w:color w:val="000000" w:themeColor="text1"/>
            </w:rPr>
            <w:id w:val="448972132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4C14A3D8" w14:textId="77777777" w:rsidR="000D02DB" w:rsidRPr="00D9727E" w:rsidRDefault="000D02DB" w:rsidP="00485ED5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4EDE6C89" w14:textId="1A1C043F" w:rsidR="000D02DB" w:rsidRPr="00D9727E" w:rsidRDefault="000D02DB" w:rsidP="00485ED5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Create Group Within LinkedIn &gt; Work &gt; Create Group</w:t>
            </w:r>
          </w:p>
        </w:tc>
      </w:tr>
      <w:tr w:rsidR="000D02DB" w:rsidRPr="00D9727E" w14:paraId="06D6D68B" w14:textId="77777777" w:rsidTr="00485ED5">
        <w:sdt>
          <w:sdtPr>
            <w:rPr>
              <w:color w:val="000000" w:themeColor="text1"/>
            </w:rPr>
            <w:id w:val="-127554618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9" w:type="pct"/>
              </w:tcPr>
              <w:p w14:paraId="216AF6F3" w14:textId="77777777" w:rsidR="000D02DB" w:rsidRPr="00D9727E" w:rsidRDefault="000D02DB" w:rsidP="00485ED5">
                <w:pPr>
                  <w:pStyle w:val="Checkbox"/>
                  <w:rPr>
                    <w:color w:val="000000" w:themeColor="text1"/>
                  </w:rPr>
                </w:pPr>
                <w:r w:rsidRPr="00D9727E">
                  <w:rPr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14:paraId="1F9088A5" w14:textId="5873A50E" w:rsidR="000D02DB" w:rsidRPr="00D9727E" w:rsidRDefault="000D02DB" w:rsidP="00485ED5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Add Content At Least Once Per Week</w:t>
            </w:r>
          </w:p>
        </w:tc>
      </w:tr>
      <w:tr w:rsidR="000D02DB" w:rsidRPr="00D9727E" w14:paraId="6BC4B1BB" w14:textId="77777777" w:rsidTr="00485ED5">
        <w:tc>
          <w:tcPr>
            <w:tcW w:w="219" w:type="pct"/>
          </w:tcPr>
          <w:p w14:paraId="7AF1599A" w14:textId="77777777" w:rsidR="000D02DB" w:rsidRPr="00D9727E" w:rsidRDefault="000D02DB" w:rsidP="00485ED5">
            <w:pPr>
              <w:pStyle w:val="Checkbox"/>
              <w:rPr>
                <w:color w:val="000000" w:themeColor="text1"/>
              </w:rPr>
            </w:pPr>
            <w:r w:rsidRPr="00D9727E">
              <w:rPr>
                <w:color w:val="000000" w:themeColor="text1"/>
              </w:rPr>
              <w:t>☐</w:t>
            </w:r>
          </w:p>
        </w:tc>
        <w:tc>
          <w:tcPr>
            <w:tcW w:w="4781" w:type="pct"/>
          </w:tcPr>
          <w:p w14:paraId="18075140" w14:textId="2ED1C6BC" w:rsidR="000D02DB" w:rsidRPr="00D9727E" w:rsidRDefault="0078011E" w:rsidP="00485ED5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Restrict Group To Request Only</w:t>
            </w:r>
          </w:p>
        </w:tc>
      </w:tr>
      <w:tr w:rsidR="0078011E" w:rsidRPr="00D9727E" w14:paraId="20A9A858" w14:textId="77777777" w:rsidTr="00485ED5">
        <w:tc>
          <w:tcPr>
            <w:tcW w:w="219" w:type="pct"/>
          </w:tcPr>
          <w:p w14:paraId="50E86A5D" w14:textId="4BA74730" w:rsidR="0078011E" w:rsidRPr="00D9727E" w:rsidRDefault="0078011E" w:rsidP="0078011E">
            <w:pPr>
              <w:pStyle w:val="Checkbox"/>
              <w:rPr>
                <w:color w:val="000000" w:themeColor="text1"/>
              </w:rPr>
            </w:pPr>
            <w:r w:rsidRPr="00D9727E">
              <w:rPr>
                <w:color w:val="000000" w:themeColor="text1"/>
              </w:rPr>
              <w:t>☐</w:t>
            </w:r>
          </w:p>
        </w:tc>
        <w:tc>
          <w:tcPr>
            <w:tcW w:w="4781" w:type="pct"/>
          </w:tcPr>
          <w:p w14:paraId="7F454D0B" w14:textId="21B335E7" w:rsidR="0078011E" w:rsidRDefault="0078011E" w:rsidP="0078011E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Answer or Research Comments &amp; Questions That Are Posted</w:t>
            </w:r>
          </w:p>
        </w:tc>
      </w:tr>
      <w:tr w:rsidR="0078011E" w:rsidRPr="00D9727E" w14:paraId="5A54852C" w14:textId="77777777" w:rsidTr="00485ED5">
        <w:tc>
          <w:tcPr>
            <w:tcW w:w="219" w:type="pct"/>
          </w:tcPr>
          <w:p w14:paraId="198AD23A" w14:textId="11B6D72F" w:rsidR="0078011E" w:rsidRPr="00D9727E" w:rsidRDefault="0078011E" w:rsidP="0078011E">
            <w:pPr>
              <w:pStyle w:val="Checkbox"/>
              <w:rPr>
                <w:color w:val="000000" w:themeColor="text1"/>
              </w:rPr>
            </w:pPr>
            <w:r w:rsidRPr="00D9727E">
              <w:rPr>
                <w:color w:val="000000" w:themeColor="text1"/>
              </w:rPr>
              <w:t>☐</w:t>
            </w:r>
          </w:p>
        </w:tc>
        <w:tc>
          <w:tcPr>
            <w:tcW w:w="4781" w:type="pct"/>
          </w:tcPr>
          <w:p w14:paraId="7DAFBF8D" w14:textId="512159F6" w:rsidR="0078011E" w:rsidRDefault="0078011E" w:rsidP="0078011E">
            <w:pPr>
              <w:pStyle w:val="Li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Make Free Offers To The Group For Info</w:t>
            </w:r>
            <w:bookmarkStart w:id="0" w:name="_GoBack"/>
            <w:bookmarkEnd w:id="0"/>
          </w:p>
        </w:tc>
      </w:tr>
      <w:tr w:rsidR="0078011E" w:rsidRPr="00D9727E" w14:paraId="0A90A47A" w14:textId="77777777" w:rsidTr="00485ED5">
        <w:tc>
          <w:tcPr>
            <w:tcW w:w="219" w:type="pct"/>
          </w:tcPr>
          <w:p w14:paraId="14DCE28C" w14:textId="77777777" w:rsidR="0078011E" w:rsidRPr="00D9727E" w:rsidRDefault="0078011E" w:rsidP="0078011E">
            <w:pPr>
              <w:pStyle w:val="Checkbox"/>
              <w:rPr>
                <w:color w:val="000000" w:themeColor="text1"/>
              </w:rPr>
            </w:pPr>
          </w:p>
        </w:tc>
        <w:tc>
          <w:tcPr>
            <w:tcW w:w="4781" w:type="pct"/>
          </w:tcPr>
          <w:p w14:paraId="78EBD67E" w14:textId="77777777" w:rsidR="0078011E" w:rsidRDefault="0078011E" w:rsidP="0078011E">
            <w:pPr>
              <w:pStyle w:val="List"/>
              <w:rPr>
                <w:color w:val="000000" w:themeColor="text1"/>
              </w:rPr>
            </w:pPr>
          </w:p>
        </w:tc>
      </w:tr>
      <w:tr w:rsidR="0078011E" w:rsidRPr="00D9727E" w14:paraId="2158A066" w14:textId="77777777" w:rsidTr="00485ED5">
        <w:tc>
          <w:tcPr>
            <w:tcW w:w="219" w:type="pct"/>
          </w:tcPr>
          <w:p w14:paraId="5008B4A6" w14:textId="77777777" w:rsidR="0078011E" w:rsidRPr="00D9727E" w:rsidRDefault="0078011E" w:rsidP="0078011E">
            <w:pPr>
              <w:pStyle w:val="Checkbox"/>
              <w:rPr>
                <w:color w:val="000000" w:themeColor="text1"/>
              </w:rPr>
            </w:pPr>
          </w:p>
        </w:tc>
        <w:tc>
          <w:tcPr>
            <w:tcW w:w="4781" w:type="pct"/>
          </w:tcPr>
          <w:p w14:paraId="79071FB7" w14:textId="77777777" w:rsidR="0078011E" w:rsidRDefault="0078011E" w:rsidP="0078011E">
            <w:pPr>
              <w:pStyle w:val="List"/>
              <w:rPr>
                <w:color w:val="000000" w:themeColor="text1"/>
              </w:rPr>
            </w:pPr>
          </w:p>
        </w:tc>
      </w:tr>
      <w:tr w:rsidR="0078011E" w:rsidRPr="00D9727E" w14:paraId="2DFA3A4C" w14:textId="77777777" w:rsidTr="00485ED5">
        <w:tc>
          <w:tcPr>
            <w:tcW w:w="219" w:type="pct"/>
          </w:tcPr>
          <w:p w14:paraId="6251F6E2" w14:textId="77777777" w:rsidR="0078011E" w:rsidRPr="00D9727E" w:rsidRDefault="0078011E" w:rsidP="0078011E">
            <w:pPr>
              <w:pStyle w:val="Checkbox"/>
              <w:rPr>
                <w:color w:val="000000" w:themeColor="text1"/>
              </w:rPr>
            </w:pPr>
          </w:p>
        </w:tc>
        <w:tc>
          <w:tcPr>
            <w:tcW w:w="4781" w:type="pct"/>
          </w:tcPr>
          <w:p w14:paraId="7D79352F" w14:textId="77777777" w:rsidR="0078011E" w:rsidRDefault="0078011E" w:rsidP="0078011E">
            <w:pPr>
              <w:pStyle w:val="List"/>
              <w:rPr>
                <w:color w:val="000000" w:themeColor="text1"/>
              </w:rPr>
            </w:pPr>
          </w:p>
        </w:tc>
      </w:tr>
    </w:tbl>
    <w:p w14:paraId="30221D11" w14:textId="77777777" w:rsidR="000D02DB" w:rsidRPr="00D9727E" w:rsidRDefault="000D02DB" w:rsidP="00E927C1">
      <w:pPr>
        <w:rPr>
          <w:color w:val="000000" w:themeColor="text1"/>
        </w:rPr>
      </w:pPr>
    </w:p>
    <w:sectPr w:rsidR="000D02DB" w:rsidRPr="00D9727E">
      <w:footerReference w:type="default" r:id="rId8"/>
      <w:headerReference w:type="first" r:id="rId9"/>
      <w:footerReference w:type="first" r:id="rId10"/>
      <w:pgSz w:w="12240" w:h="15840"/>
      <w:pgMar w:top="1080" w:right="1080" w:bottom="720" w:left="223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F54471" w14:textId="77777777" w:rsidR="001254D9" w:rsidRDefault="001254D9">
      <w:pPr>
        <w:spacing w:before="0" w:line="240" w:lineRule="auto"/>
      </w:pPr>
      <w:r>
        <w:separator/>
      </w:r>
    </w:p>
  </w:endnote>
  <w:endnote w:type="continuationSeparator" w:id="0">
    <w:p w14:paraId="09820575" w14:textId="77777777" w:rsidR="001254D9" w:rsidRDefault="001254D9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869EF" w14:textId="77777777" w:rsidR="00B86780" w:rsidRDefault="00522F55">
    <w:pPr>
      <w:pStyle w:val="Foot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80CD1" w14:textId="2F10648D" w:rsidR="00D9727E" w:rsidRPr="00D9727E" w:rsidRDefault="00D9727E" w:rsidP="00D9727E">
    <w:pPr>
      <w:pStyle w:val="Footer"/>
      <w:jc w:val="center"/>
      <w:rPr>
        <w:i/>
      </w:rPr>
    </w:pPr>
  </w:p>
  <w:p w14:paraId="26CF6B71" w14:textId="31021407" w:rsidR="00D9727E" w:rsidRPr="00D9727E" w:rsidRDefault="00D9727E" w:rsidP="00D9727E">
    <w:pPr>
      <w:pStyle w:val="Footer"/>
      <w:jc w:val="center"/>
      <w:rPr>
        <w:i/>
      </w:rPr>
    </w:pPr>
    <w:r w:rsidRPr="00D9727E">
      <w:rPr>
        <w:i/>
      </w:rPr>
      <w:t>For Consultant Use Only</w:t>
    </w:r>
  </w:p>
  <w:p w14:paraId="22EE4FA7" w14:textId="43C6062D" w:rsidR="00D9727E" w:rsidRPr="00D9727E" w:rsidRDefault="00D9727E" w:rsidP="00D9727E">
    <w:pPr>
      <w:pStyle w:val="Footer"/>
      <w:jc w:val="center"/>
      <w:rPr>
        <w:i/>
      </w:rPr>
    </w:pPr>
    <w:r w:rsidRPr="00D9727E">
      <w:rPr>
        <w:i/>
      </w:rPr>
      <w:br/>
      <w:t>White Wave Media</w:t>
    </w:r>
    <w:r w:rsidRPr="00D9727E">
      <w:rPr>
        <w:i/>
      </w:rPr>
      <w:br/>
      <w:t>All Rights Reserved 201</w:t>
    </w:r>
    <w:r w:rsidR="00425F1B">
      <w:rPr>
        <w:i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D4D9E8" w14:textId="77777777" w:rsidR="001254D9" w:rsidRDefault="001254D9">
      <w:pPr>
        <w:spacing w:before="0" w:line="240" w:lineRule="auto"/>
      </w:pPr>
      <w:r>
        <w:separator/>
      </w:r>
    </w:p>
  </w:footnote>
  <w:footnote w:type="continuationSeparator" w:id="0">
    <w:p w14:paraId="6CBFF46B" w14:textId="77777777" w:rsidR="001254D9" w:rsidRDefault="001254D9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4BA21" w14:textId="01124FD1" w:rsidR="00D9727E" w:rsidRPr="00D9727E" w:rsidRDefault="00BB12C1" w:rsidP="00D9727E">
    <w:pPr>
      <w:pStyle w:val="Header"/>
      <w:jc w:val="center"/>
      <w:rPr>
        <w:i/>
      </w:rPr>
    </w:pPr>
    <w:r>
      <w:rPr>
        <w:i/>
      </w:rPr>
      <w:t>LinkedIn Local Raider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6A50EF"/>
    <w:multiLevelType w:val="hybridMultilevel"/>
    <w:tmpl w:val="099CFD5E"/>
    <w:lvl w:ilvl="0" w:tplc="B34CED3A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AAF"/>
    <w:rsid w:val="000A4599"/>
    <w:rsid w:val="000D02DB"/>
    <w:rsid w:val="001254D9"/>
    <w:rsid w:val="00247212"/>
    <w:rsid w:val="00425F1B"/>
    <w:rsid w:val="00522F55"/>
    <w:rsid w:val="00606CF3"/>
    <w:rsid w:val="00736183"/>
    <w:rsid w:val="0078011E"/>
    <w:rsid w:val="007977A2"/>
    <w:rsid w:val="0087262A"/>
    <w:rsid w:val="0091453D"/>
    <w:rsid w:val="00A82AAF"/>
    <w:rsid w:val="00B86780"/>
    <w:rsid w:val="00BB12C1"/>
    <w:rsid w:val="00C23FCF"/>
    <w:rsid w:val="00C54DE2"/>
    <w:rsid w:val="00D9727E"/>
    <w:rsid w:val="00E51EC1"/>
    <w:rsid w:val="00E67A54"/>
    <w:rsid w:val="00E927C1"/>
    <w:rsid w:val="00E951A2"/>
    <w:rsid w:val="00EB46D4"/>
    <w:rsid w:val="00FD6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06C327"/>
  <w15:chartTrackingRefBased/>
  <w15:docId w15:val="{5368330C-37BE-4FEA-9FDD-1B9033509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27130E" w:themeColor="text2" w:themeShade="80"/>
        <w:kern w:val="2"/>
        <w:sz w:val="18"/>
        <w:lang w:val="en-US" w:eastAsia="ja-JP" w:bidi="ar-SA"/>
        <w14:ligatures w14:val="standard"/>
      </w:rPr>
    </w:rPrDefault>
    <w:pPrDefault>
      <w:pPr>
        <w:spacing w:before="12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2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2"/>
    <w:qFormat/>
    <w:pPr>
      <w:keepNext/>
      <w:keepLines/>
      <w:numPr>
        <w:numId w:val="1"/>
      </w:numPr>
      <w:pBdr>
        <w:bottom w:val="thickThinLargeGap" w:sz="24" w:space="1" w:color="4F271C" w:themeColor="text2"/>
      </w:pBdr>
      <w:spacing w:before="400" w:after="60"/>
      <w:outlineLvl w:val="0"/>
    </w:pPr>
    <w:rPr>
      <w:rFonts w:asciiTheme="majorHAnsi" w:eastAsiaTheme="majorEastAsia" w:hAnsiTheme="majorHAnsi" w:cstheme="majorBidi"/>
      <w:caps/>
      <w:color w:val="3891A7" w:themeColor="accent1"/>
      <w:sz w:val="24"/>
    </w:rPr>
  </w:style>
  <w:style w:type="paragraph" w:styleId="Heading2">
    <w:name w:val="heading 2"/>
    <w:basedOn w:val="Normal"/>
    <w:next w:val="Normal"/>
    <w:link w:val="Heading2Char"/>
    <w:uiPriority w:val="2"/>
    <w:semiHidden/>
    <w:unhideWhenUsed/>
    <w:qFormat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pPr>
      <w:spacing w:before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40" w:line="204" w:lineRule="auto"/>
      <w:ind w:left="144"/>
      <w:contextualSpacing/>
    </w:pPr>
    <w:rPr>
      <w:rFonts w:asciiTheme="majorHAnsi" w:eastAsiaTheme="majorEastAsia" w:hAnsiTheme="majorHAnsi" w:cstheme="majorBidi"/>
      <w:caps/>
      <w:color w:val="3891A7" w:themeColor="accent1"/>
      <w:spacing w:val="10"/>
      <w:kern w:val="28"/>
      <w:sz w:val="64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aps/>
      <w:color w:val="3891A7" w:themeColor="accent1"/>
      <w:spacing w:val="10"/>
      <w:kern w:val="28"/>
      <w:sz w:val="64"/>
    </w:rPr>
  </w:style>
  <w:style w:type="character" w:customStyle="1" w:styleId="Heading1Char">
    <w:name w:val="Heading 1 Char"/>
    <w:basedOn w:val="DefaultParagraphFont"/>
    <w:link w:val="Heading1"/>
    <w:uiPriority w:val="2"/>
    <w:rPr>
      <w:rFonts w:asciiTheme="majorHAnsi" w:eastAsiaTheme="majorEastAsia" w:hAnsiTheme="majorHAnsi" w:cstheme="majorBidi"/>
      <w:caps/>
      <w:color w:val="3891A7" w:themeColor="accent1"/>
      <w:sz w:val="24"/>
    </w:rPr>
  </w:style>
  <w:style w:type="paragraph" w:styleId="List">
    <w:name w:val="List"/>
    <w:basedOn w:val="Normal"/>
    <w:uiPriority w:val="1"/>
    <w:unhideWhenUsed/>
    <w:qFormat/>
    <w:pPr>
      <w:ind w:right="720"/>
    </w:pPr>
  </w:style>
  <w:style w:type="paragraph" w:customStyle="1" w:styleId="Checkbox">
    <w:name w:val="Checkbox"/>
    <w:basedOn w:val="Normal"/>
    <w:uiPriority w:val="1"/>
    <w:qFormat/>
    <w:pPr>
      <w:spacing w:before="60"/>
    </w:pPr>
    <w:rPr>
      <w:rFonts w:ascii="Segoe UI Symbol" w:hAnsi="Segoe UI Symbol" w:cs="Segoe UI Symbol"/>
      <w:color w:val="2A6C7D" w:themeColor="accent1" w:themeShade="BF"/>
      <w:sz w:val="21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 w:line="240" w:lineRule="auto"/>
      <w:ind w:right="72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Pr>
      <w:sz w:val="16"/>
    </w:rPr>
  </w:style>
  <w:style w:type="character" w:customStyle="1" w:styleId="Heading2Char">
    <w:name w:val="Heading 2 Char"/>
    <w:basedOn w:val="DefaultParagraphFont"/>
    <w:link w:val="Heading2"/>
    <w:uiPriority w:val="2"/>
    <w:semiHidden/>
    <w:rPr>
      <w:rFonts w:asciiTheme="majorHAnsi" w:eastAsiaTheme="majorEastAsia" w:hAnsiTheme="majorHAnsi" w:cstheme="majorBidi"/>
      <w:sz w:val="24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before="0" w:line="240" w:lineRule="auto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</w:rPr>
  </w:style>
  <w:style w:type="character" w:styleId="Hyperlink">
    <w:name w:val="Hyperlink"/>
    <w:basedOn w:val="DefaultParagraphFont"/>
    <w:uiPriority w:val="99"/>
    <w:unhideWhenUsed/>
    <w:rsid w:val="00E51EC1"/>
    <w:rPr>
      <w:color w:val="0070C0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51E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ou\AppData\Roaming\Microsoft\Templates\Business%20trip%20checkli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90E5CCBC90C431F92F5017DD22C18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B5E51E-439F-44D0-A9A9-48AE32E96A95}"/>
      </w:docPartPr>
      <w:docPartBody>
        <w:p w:rsidR="00D15FD2" w:rsidRDefault="00B6347B">
          <w:pPr>
            <w:pStyle w:val="F90E5CCBC90C431F92F5017DD22C1889"/>
          </w:pPr>
          <w:r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5149A8760FEE41B3A493BB80C1D177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324DE3-94A5-441C-B5DA-D0C9B592B338}"/>
      </w:docPartPr>
      <w:docPartBody>
        <w:p w:rsidR="00D15FD2" w:rsidRDefault="00241928" w:rsidP="00241928">
          <w:pPr>
            <w:pStyle w:val="5149A8760FEE41B3A493BB80C1D1777B"/>
          </w:pPr>
          <w:r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81AC62526DEA4BEBB2837C359D0CB0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C641B3-C28F-4D7C-AF6C-C301AF124312}"/>
      </w:docPartPr>
      <w:docPartBody>
        <w:p w:rsidR="00D15FD2" w:rsidRDefault="00241928" w:rsidP="00241928">
          <w:pPr>
            <w:pStyle w:val="81AC62526DEA4BEBB2837C359D0CB0B7"/>
          </w:pPr>
          <w:r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57FB7A3775684C30A4686BFFDCB937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6A691-64E0-4AC8-BB62-02FC25E95D26}"/>
      </w:docPartPr>
      <w:docPartBody>
        <w:p w:rsidR="0098389B" w:rsidRDefault="00D15FD2" w:rsidP="00D15FD2">
          <w:pPr>
            <w:pStyle w:val="57FB7A3775684C30A4686BFFDCB937E1"/>
          </w:pPr>
          <w:r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1EFC6A5F54F84A3481EEE2BFEC99B7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36B368-757B-4388-9CE8-12BA5EA144B1}"/>
      </w:docPartPr>
      <w:docPartBody>
        <w:p w:rsidR="0098389B" w:rsidRDefault="00D15FD2" w:rsidP="00D15FD2">
          <w:pPr>
            <w:pStyle w:val="1EFC6A5F54F84A3481EEE2BFEC99B7FA"/>
          </w:pPr>
          <w:r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003C2AD0EE7E42568ADDC3CF8CC6D1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0AE50E-9C03-4B21-920B-7E782D2E7A5E}"/>
      </w:docPartPr>
      <w:docPartBody>
        <w:p w:rsidR="0098389B" w:rsidRDefault="00D15FD2" w:rsidP="00D15FD2">
          <w:pPr>
            <w:pStyle w:val="003C2AD0EE7E42568ADDC3CF8CC6D10B"/>
          </w:pPr>
          <w:r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928"/>
    <w:rsid w:val="00172101"/>
    <w:rsid w:val="00241928"/>
    <w:rsid w:val="007C544E"/>
    <w:rsid w:val="0098389B"/>
    <w:rsid w:val="00A71517"/>
    <w:rsid w:val="00B6347B"/>
    <w:rsid w:val="00D15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5FD2"/>
    <w:rPr>
      <w:color w:val="808080"/>
    </w:rPr>
  </w:style>
  <w:style w:type="paragraph" w:customStyle="1" w:styleId="F90E5CCBC90C431F92F5017DD22C1889">
    <w:name w:val="F90E5CCBC90C431F92F5017DD22C1889"/>
  </w:style>
  <w:style w:type="paragraph" w:customStyle="1" w:styleId="8FFB93409E40408CAD7255F65DC2A357">
    <w:name w:val="8FFB93409E40408CAD7255F65DC2A357"/>
    <w:rsid w:val="00241928"/>
  </w:style>
  <w:style w:type="paragraph" w:customStyle="1" w:styleId="E986BE4A5F1C48BA90AE0AF46196CB14">
    <w:name w:val="E986BE4A5F1C48BA90AE0AF46196CB14"/>
    <w:rsid w:val="00241928"/>
  </w:style>
  <w:style w:type="paragraph" w:customStyle="1" w:styleId="5149A8760FEE41B3A493BB80C1D1777B">
    <w:name w:val="5149A8760FEE41B3A493BB80C1D1777B"/>
    <w:rsid w:val="00241928"/>
  </w:style>
  <w:style w:type="paragraph" w:customStyle="1" w:styleId="81AC62526DEA4BEBB2837C359D0CB0B7">
    <w:name w:val="81AC62526DEA4BEBB2837C359D0CB0B7"/>
    <w:rsid w:val="00241928"/>
  </w:style>
  <w:style w:type="paragraph" w:customStyle="1" w:styleId="F09370741B5F4479A77F9724DAEEB419">
    <w:name w:val="F09370741B5F4479A77F9724DAEEB419"/>
    <w:rsid w:val="00241928"/>
  </w:style>
  <w:style w:type="paragraph" w:customStyle="1" w:styleId="6A5700AFE67647C8A7EEDC8782D62725">
    <w:name w:val="6A5700AFE67647C8A7EEDC8782D62725"/>
    <w:rsid w:val="00241928"/>
  </w:style>
  <w:style w:type="paragraph" w:customStyle="1" w:styleId="57FB7A3775684C30A4686BFFDCB937E1">
    <w:name w:val="57FB7A3775684C30A4686BFFDCB937E1"/>
    <w:rsid w:val="00D15FD2"/>
  </w:style>
  <w:style w:type="paragraph" w:customStyle="1" w:styleId="1EFC6A5F54F84A3481EEE2BFEC99B7FA">
    <w:name w:val="1EFC6A5F54F84A3481EEE2BFEC99B7FA"/>
    <w:rsid w:val="00D15FD2"/>
  </w:style>
  <w:style w:type="paragraph" w:customStyle="1" w:styleId="003C2AD0EE7E42568ADDC3CF8CC6D10B">
    <w:name w:val="003C2AD0EE7E42568ADDC3CF8CC6D10B"/>
    <w:rsid w:val="00D15FD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Travel Planning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0070C0"/>
      </a:hlink>
      <a:folHlink>
        <a:srgbClr val="7030A0"/>
      </a:folHlink>
    </a:clrScheme>
    <a:fontScheme name="Travel Planning">
      <a:majorFont>
        <a:latin typeface="Franklin Gothic Medium"/>
        <a:ea typeface=""/>
        <a:cs typeface=""/>
      </a:majorFont>
      <a:minorFont>
        <a:latin typeface="Franklin Gothic Medium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F6313936-D4AA-4FB8-9668-3D8B3D1569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Business trip checklist.dotx</Template>
  <TotalTime>100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Luther</dc:creator>
  <cp:keywords/>
  <cp:lastModifiedBy>Luther Landro</cp:lastModifiedBy>
  <cp:revision>12</cp:revision>
  <cp:lastPrinted>2012-07-31T23:37:00Z</cp:lastPrinted>
  <dcterms:created xsi:type="dcterms:W3CDTF">2018-06-12T18:32:00Z</dcterms:created>
  <dcterms:modified xsi:type="dcterms:W3CDTF">2019-05-17T18:51:00Z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TC031997469991</vt:lpwstr>
  </property>
</Properties>
</file>