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158"/>
        <w:gridCol w:w="8957"/>
      </w:tblGrid>
      <w:tr w:rsidR="00D9727E" w:rsidRPr="00D9727E" w14:paraId="3CF44410" w14:textId="77777777">
        <w:trPr>
          <w:trHeight w:val="1008"/>
          <w:jc w:val="right"/>
        </w:trPr>
        <w:tc>
          <w:tcPr>
            <w:tcW w:w="965" w:type="dxa"/>
          </w:tcPr>
          <w:p w14:paraId="2C3D97E6" w14:textId="77777777" w:rsidR="00B86780" w:rsidRPr="00D9727E" w:rsidRDefault="00B86780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58" w:type="dxa"/>
            <w:vAlign w:val="center"/>
          </w:tcPr>
          <w:p w14:paraId="51F91A8F" w14:textId="77777777" w:rsidR="00B86780" w:rsidRPr="00D9727E" w:rsidRDefault="00B86780">
            <w:pPr>
              <w:rPr>
                <w:color w:val="000000" w:themeColor="text1"/>
              </w:rPr>
            </w:pPr>
          </w:p>
        </w:tc>
        <w:tc>
          <w:tcPr>
            <w:tcW w:w="8957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ing table for Business Trip Checklist."/>
            </w:tblPr>
            <w:tblGrid>
              <w:gridCol w:w="8957"/>
            </w:tblGrid>
            <w:tr w:rsidR="00D9727E" w:rsidRPr="00D9727E" w14:paraId="3B238733" w14:textId="77777777">
              <w:trPr>
                <w:trHeight w:hRule="exact" w:val="86"/>
              </w:trPr>
              <w:tc>
                <w:tcPr>
                  <w:tcW w:w="5000" w:type="pct"/>
                  <w:tcBorders>
                    <w:top w:val="single" w:sz="8" w:space="0" w:color="4F271C" w:themeColor="text2"/>
                    <w:bottom w:val="single" w:sz="8" w:space="0" w:color="4F271C" w:themeColor="text2"/>
                  </w:tcBorders>
                </w:tcPr>
                <w:p w14:paraId="5C7CCF24" w14:textId="77777777" w:rsidR="00B86780" w:rsidRPr="00D9727E" w:rsidRDefault="00B86780" w:rsidP="0091453D">
                  <w:pPr>
                    <w:pStyle w:val="NoSpacing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D9727E" w:rsidRPr="00D9727E" w14:paraId="5B35F655" w14:textId="77777777">
              <w:trPr>
                <w:trHeight w:val="720"/>
              </w:trPr>
              <w:tc>
                <w:tcPr>
                  <w:tcW w:w="5000" w:type="pct"/>
                  <w:tcBorders>
                    <w:top w:val="single" w:sz="8" w:space="0" w:color="4F271C" w:themeColor="text2"/>
                  </w:tcBorders>
                  <w:vAlign w:val="center"/>
                </w:tcPr>
                <w:p w14:paraId="5D067150" w14:textId="1F2E52B7" w:rsidR="00B86780" w:rsidRPr="00D9727E" w:rsidRDefault="00E8662F" w:rsidP="0091453D">
                  <w:pPr>
                    <w:pStyle w:val="Title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Profile</w:t>
                  </w:r>
                  <w:r w:rsidR="00E51EC1" w:rsidRPr="00D9727E">
                    <w:rPr>
                      <w:color w:val="000000" w:themeColor="text1"/>
                    </w:rPr>
                    <w:t xml:space="preserve"> </w:t>
                  </w:r>
                  <w:r w:rsidR="0091453D">
                    <w:rPr>
                      <w:color w:val="000000" w:themeColor="text1"/>
                    </w:rPr>
                    <w:t>Checklist</w:t>
                  </w:r>
                </w:p>
              </w:tc>
            </w:tr>
            <w:tr w:rsidR="00D9727E" w:rsidRPr="00D9727E" w14:paraId="4068C959" w14:textId="77777777" w:rsidTr="00D9727E">
              <w:trPr>
                <w:trHeight w:hRule="exact" w:val="144"/>
              </w:trPr>
              <w:tc>
                <w:tcPr>
                  <w:tcW w:w="5000" w:type="pct"/>
                  <w:shd w:val="clear" w:color="auto" w:fill="000000" w:themeFill="text1"/>
                </w:tcPr>
                <w:p w14:paraId="403806C7" w14:textId="77777777" w:rsidR="00B86780" w:rsidRPr="00D9727E" w:rsidRDefault="00B86780" w:rsidP="0091453D">
                  <w:pPr>
                    <w:pStyle w:val="NoSpacing"/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14:paraId="0F0138FF" w14:textId="1BE5C90A" w:rsidR="00B86780" w:rsidRPr="00D9727E" w:rsidRDefault="0091453D" w:rsidP="009145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Use this checklist to </w:t>
            </w:r>
            <w:r w:rsidR="00E8662F">
              <w:rPr>
                <w:color w:val="000000" w:themeColor="text1"/>
              </w:rPr>
              <w:t>ensure your profile is optimized.</w:t>
            </w:r>
          </w:p>
        </w:tc>
      </w:tr>
    </w:tbl>
    <w:p w14:paraId="01E3E0D9" w14:textId="169C6539" w:rsidR="00B86780" w:rsidRPr="00D9727E" w:rsidRDefault="0091453D">
      <w:pPr>
        <w:pStyle w:val="Heading1"/>
        <w:spacing w:before="620"/>
        <w:rPr>
          <w:color w:val="000000" w:themeColor="text1"/>
        </w:rPr>
      </w:pPr>
      <w:r>
        <w:rPr>
          <w:color w:val="000000" w:themeColor="text1"/>
        </w:rPr>
        <w:t>PRE-</w:t>
      </w:r>
      <w:r w:rsidR="00E51EC1" w:rsidRPr="00D9727E">
        <w:rPr>
          <w:color w:val="000000" w:themeColor="text1"/>
        </w:rPr>
        <w:t xml:space="preserve">Requisites </w:t>
      </w:r>
      <w:r w:rsidR="00A82AAF" w:rsidRPr="00D9727E">
        <w:rPr>
          <w:color w:val="000000" w:themeColor="text1"/>
        </w:rPr>
        <w:t xml:space="preserve"> 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1: WHILE YOU ARE AWAY: PREPARING THE OFFICE"/>
      </w:tblPr>
      <w:tblGrid>
        <w:gridCol w:w="391"/>
        <w:gridCol w:w="8539"/>
      </w:tblGrid>
      <w:tr w:rsidR="00D9727E" w:rsidRPr="00D9727E" w14:paraId="60CDE9F8" w14:textId="77777777">
        <w:sdt>
          <w:sdtPr>
            <w:rPr>
              <w:color w:val="000000" w:themeColor="text1"/>
            </w:rPr>
            <w:id w:val="-38286935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1E359FCE" w14:textId="27127CB5" w:rsidR="00B86780" w:rsidRPr="00D9727E" w:rsidRDefault="00E8662F">
                <w:pPr>
                  <w:pStyle w:val="Checkbox"/>
                  <w:rPr>
                    <w:color w:val="000000" w:themeColor="text1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A405372" w14:textId="68E59954" w:rsidR="00B86780" w:rsidRPr="00D9727E" w:rsidRDefault="007841C0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Signup For LinkedIn</w:t>
            </w:r>
          </w:p>
        </w:tc>
      </w:tr>
      <w:tr w:rsidR="00E8662F" w:rsidRPr="00D9727E" w14:paraId="0DDE5CDC" w14:textId="77777777">
        <w:sdt>
          <w:sdtPr>
            <w:rPr>
              <w:color w:val="000000" w:themeColor="text1"/>
            </w:rPr>
            <w:id w:val="-74842533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330F0AE" w14:textId="3F97F6D6" w:rsidR="00E8662F" w:rsidRDefault="00E8662F">
                <w:pPr>
                  <w:pStyle w:val="Checkbox"/>
                  <w:rPr>
                    <w:color w:val="000000" w:themeColor="text1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78E018E" w14:textId="23D9D507" w:rsidR="00E8662F" w:rsidRPr="00D9727E" w:rsidRDefault="007841C0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Basic Information To Profile</w:t>
            </w:r>
          </w:p>
        </w:tc>
      </w:tr>
      <w:tr w:rsidR="00D9727E" w:rsidRPr="00D9727E" w14:paraId="01FC4B0A" w14:textId="77777777">
        <w:sdt>
          <w:sdtPr>
            <w:rPr>
              <w:color w:val="000000" w:themeColor="text1"/>
            </w:rPr>
            <w:id w:val="-142425696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5695B9B7" w14:textId="042B0C96" w:rsidR="00B86780" w:rsidRPr="00D9727E" w:rsidRDefault="0091453D">
                <w:pPr>
                  <w:pStyle w:val="Checkbox"/>
                  <w:rPr>
                    <w:color w:val="000000" w:themeColor="text1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9028D87" w14:textId="1D823761" w:rsidR="00B86780" w:rsidRPr="00D9727E" w:rsidRDefault="007841C0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Select A Niche &amp; Location </w:t>
            </w:r>
            <w:r w:rsidR="00443149">
              <w:rPr>
                <w:color w:val="000000" w:themeColor="text1"/>
              </w:rPr>
              <w:t>(See guide for marketing considerations)</w:t>
            </w:r>
          </w:p>
        </w:tc>
      </w:tr>
    </w:tbl>
    <w:p w14:paraId="7BFECB6B" w14:textId="7B2B05ED" w:rsidR="00B86780" w:rsidRPr="00D9727E" w:rsidRDefault="007841C0">
      <w:pPr>
        <w:pStyle w:val="Heading1"/>
        <w:rPr>
          <w:color w:val="000000" w:themeColor="text1"/>
        </w:rPr>
      </w:pPr>
      <w:r>
        <w:rPr>
          <w:color w:val="000000" w:themeColor="text1"/>
        </w:rPr>
        <w:t>Title &amp; Headline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D9727E" w:rsidRPr="00D9727E" w14:paraId="1D3441F5" w14:textId="77777777">
        <w:sdt>
          <w:sdtPr>
            <w:rPr>
              <w:color w:val="000000" w:themeColor="text1"/>
            </w:rPr>
            <w:id w:val="27769519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8CEB138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C719A2C" w14:textId="556E5D6B" w:rsidR="00B86780" w:rsidRPr="00D9727E" w:rsidRDefault="007841C0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Add First Name + Last Name, Title </w:t>
            </w:r>
            <w:r w:rsidR="00443149">
              <w:rPr>
                <w:color w:val="000000" w:themeColor="text1"/>
              </w:rPr>
              <w:t>Keyword (</w:t>
            </w:r>
            <w:r>
              <w:rPr>
                <w:color w:val="000000" w:themeColor="text1"/>
              </w:rPr>
              <w:t>Joe Smith, Business Consultant)</w:t>
            </w:r>
          </w:p>
        </w:tc>
      </w:tr>
      <w:tr w:rsidR="00D9727E" w:rsidRPr="00D9727E" w14:paraId="2E5B6B26" w14:textId="77777777">
        <w:sdt>
          <w:sdtPr>
            <w:rPr>
              <w:color w:val="000000" w:themeColor="text1"/>
            </w:rPr>
            <w:id w:val="-21165132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8D321C7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6C3BDF6" w14:textId="273EDF24" w:rsidR="00B86780" w:rsidRPr="00D9727E" w:rsidRDefault="007841C0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Headline Should Ask A Compelling Question – Invoke Curiosity </w:t>
            </w:r>
          </w:p>
        </w:tc>
      </w:tr>
      <w:tr w:rsidR="00D9727E" w:rsidRPr="00D9727E" w14:paraId="4A54423D" w14:textId="77777777">
        <w:sdt>
          <w:sdtPr>
            <w:rPr>
              <w:color w:val="000000" w:themeColor="text1"/>
            </w:rPr>
            <w:id w:val="-59840705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042A500C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64D9B86" w14:textId="4AAF2D8A" w:rsidR="00B86780" w:rsidRPr="00D9727E" w:rsidRDefault="00443149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Use As Many Characters As You Can (120 Max)</w:t>
            </w:r>
          </w:p>
        </w:tc>
      </w:tr>
      <w:tr w:rsidR="00D9727E" w:rsidRPr="00D9727E" w14:paraId="2A6382CA" w14:textId="77777777" w:rsidTr="00986FF3">
        <w:tc>
          <w:tcPr>
            <w:tcW w:w="219" w:type="pct"/>
          </w:tcPr>
          <w:p w14:paraId="20B51E03" w14:textId="77777777" w:rsidR="00736183" w:rsidRPr="00D9727E" w:rsidRDefault="00736183" w:rsidP="00986FF3">
            <w:pPr>
              <w:pStyle w:val="Checkbox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☐</w:t>
            </w:r>
          </w:p>
        </w:tc>
        <w:tc>
          <w:tcPr>
            <w:tcW w:w="4781" w:type="pct"/>
          </w:tcPr>
          <w:p w14:paraId="5F4D0FC9" w14:textId="50FB0A79" w:rsidR="00736183" w:rsidRPr="00D9727E" w:rsidRDefault="00443149" w:rsidP="00986FF3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 Not Use Your Job Title In The Headline</w:t>
            </w:r>
          </w:p>
        </w:tc>
      </w:tr>
    </w:tbl>
    <w:p w14:paraId="0F366C85" w14:textId="1A165597" w:rsidR="00B86780" w:rsidRPr="00D9727E" w:rsidRDefault="00443149">
      <w:pPr>
        <w:pStyle w:val="Heading1"/>
        <w:rPr>
          <w:color w:val="000000" w:themeColor="text1"/>
        </w:rPr>
      </w:pPr>
      <w:r>
        <w:rPr>
          <w:color w:val="000000" w:themeColor="text1"/>
        </w:rPr>
        <w:t>Summary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D9727E" w:rsidRPr="00D9727E" w14:paraId="262514EB" w14:textId="77777777">
        <w:sdt>
          <w:sdtPr>
            <w:rPr>
              <w:color w:val="000000" w:themeColor="text1"/>
            </w:rPr>
            <w:id w:val="5080287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35EDDD58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1514733" w14:textId="1C096839" w:rsidR="00B86780" w:rsidRPr="00D9727E" w:rsidRDefault="00443149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Tell Your Origin Story</w:t>
            </w:r>
          </w:p>
        </w:tc>
      </w:tr>
      <w:tr w:rsidR="00D9727E" w:rsidRPr="00D9727E" w14:paraId="13C108C3" w14:textId="77777777">
        <w:sdt>
          <w:sdtPr>
            <w:rPr>
              <w:color w:val="000000" w:themeColor="text1"/>
            </w:rPr>
            <w:id w:val="-118736582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7A04759" w14:textId="2E32601A" w:rsidR="00B86780" w:rsidRPr="00D9727E" w:rsidRDefault="00443149">
                <w:pPr>
                  <w:pStyle w:val="Checkbox"/>
                  <w:rPr>
                    <w:color w:val="000000" w:themeColor="text1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ADE0DB7" w14:textId="145B500B" w:rsidR="00B86780" w:rsidRPr="00D9727E" w:rsidRDefault="00443149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Ask A Provocative Question In Your First Line</w:t>
            </w:r>
          </w:p>
        </w:tc>
      </w:tr>
      <w:tr w:rsidR="00D9727E" w:rsidRPr="00D9727E" w14:paraId="688FC1D3" w14:textId="77777777">
        <w:sdt>
          <w:sdtPr>
            <w:rPr>
              <w:color w:val="000000" w:themeColor="text1"/>
            </w:rPr>
            <w:id w:val="-17989387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6F79EE2A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3B2AC7B" w14:textId="46165539" w:rsidR="00B86780" w:rsidRPr="00D9727E" w:rsidRDefault="00443149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Conversation You Began In Your Headline</w:t>
            </w:r>
          </w:p>
        </w:tc>
      </w:tr>
      <w:sdt>
        <w:sdtPr>
          <w:rPr>
            <w:rFonts w:asciiTheme="minorHAnsi" w:eastAsiaTheme="minorEastAsia" w:hAnsiTheme="minorHAnsi" w:cstheme="minorBidi"/>
            <w:color w:val="000000" w:themeColor="text1"/>
            <w:sz w:val="18"/>
            <w:szCs w:val="18"/>
          </w:rPr>
          <w:id w:val="929010195"/>
          <w15:repeatingSection/>
        </w:sdtPr>
        <w:sdtEndPr/>
        <w:sdtConten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-799540529"/>
              <w:placeholder>
                <w:docPart w:val="F90E5CCBC90C431F92F5017DD22C1889"/>
              </w:placeholder>
              <w15:repeatingSectionItem/>
            </w:sdtPr>
            <w:sdtEndPr/>
            <w:sdtContent>
              <w:tr w:rsidR="00D9727E" w:rsidRPr="00D9727E" w14:paraId="7E3B7AFD" w14:textId="77777777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1331979537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6E0B9F01" w14:textId="5FF077CA" w:rsidR="00B86780" w:rsidRPr="00D9727E" w:rsidRDefault="00522F55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D9727E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4EDFE405" w14:textId="66D17445" w:rsidR="00B86780" w:rsidRPr="00D9727E" w:rsidRDefault="00443149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Write In the First-Person Narrative (Avoid “We”)</w:t>
                    </w:r>
                  </w:p>
                </w:tc>
              </w:tr>
            </w:sdtContent>
          </w:sd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2067149374"/>
              <w:placeholder>
                <w:docPart w:val="5149A8760FEE41B3A493BB80C1D1777B"/>
              </w:placeholder>
              <w15:repeatingSectionItem/>
            </w:sdtPr>
            <w:sdtEndPr/>
            <w:sdtContent>
              <w:tr w:rsidR="00D9727E" w:rsidRPr="00D9727E" w14:paraId="18BE984E" w14:textId="77777777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98416193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43D55103" w14:textId="77777777" w:rsidR="00FD650D" w:rsidRPr="00D9727E" w:rsidRDefault="00FD650D" w:rsidP="0059685C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D9727E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6991C850" w14:textId="72119730" w:rsidR="00FD650D" w:rsidRPr="00D9727E" w:rsidRDefault="00443149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Use All Real Estate (2,000 Characters)</w:t>
                    </w:r>
                  </w:p>
                </w:tc>
              </w:tr>
            </w:sdtContent>
          </w:sd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-751583898"/>
              <w:placeholder>
                <w:docPart w:val="81AC62526DEA4BEBB2837C359D0CB0B7"/>
              </w:placeholder>
              <w15:repeatingSectionItem/>
            </w:sdtPr>
            <w:sdtEndPr/>
            <w:sdtContent>
              <w:tr w:rsidR="00D9727E" w:rsidRPr="00D9727E" w14:paraId="29728D76" w14:textId="77777777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1234585968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50914CB6" w14:textId="77777777" w:rsidR="00E927C1" w:rsidRPr="00443149" w:rsidRDefault="00E927C1" w:rsidP="0059685C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443149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7138C1DF" w14:textId="02B7213B" w:rsidR="00E927C1" w:rsidRPr="00443149" w:rsidRDefault="00443149">
                    <w:pPr>
                      <w:pStyle w:val="List"/>
                      <w:rPr>
                        <w:color w:val="000000" w:themeColor="text1"/>
                      </w:rPr>
                    </w:pPr>
                    <w:r w:rsidRPr="00443149">
                      <w:rPr>
                        <w:color w:val="000000" w:themeColor="text1"/>
                      </w:rPr>
                      <w:t>Inject Your Personality And Optimize Wording For SEO</w:t>
                    </w:r>
                  </w:p>
                </w:tc>
              </w:tr>
            </w:sdtContent>
          </w:sdt>
        </w:sdtContent>
      </w:sdt>
      <w:tr w:rsidR="00443149" w:rsidRPr="00D9727E" w14:paraId="4BE73086" w14:textId="77777777">
        <w:tc>
          <w:tcPr>
            <w:tcW w:w="219" w:type="pct"/>
          </w:tcPr>
          <w:p w14:paraId="4E5C7E49" w14:textId="3AFD0E78" w:rsidR="00443149" w:rsidRPr="00443149" w:rsidRDefault="00443149" w:rsidP="00443149">
            <w:pPr>
              <w:pStyle w:val="Checkbox"/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</w:pPr>
            <w:r w:rsidRPr="00443149">
              <w:rPr>
                <w:color w:val="000000" w:themeColor="text1"/>
              </w:rPr>
              <w:t>☐</w:t>
            </w:r>
          </w:p>
        </w:tc>
        <w:tc>
          <w:tcPr>
            <w:tcW w:w="4781" w:type="pct"/>
          </w:tcPr>
          <w:p w14:paraId="4D658D36" w14:textId="69367712" w:rsidR="00443149" w:rsidRPr="00443149" w:rsidRDefault="00443149" w:rsidP="00443149">
            <w:pPr>
              <w:pStyle w:val="List"/>
              <w:rPr>
                <w:color w:val="000000" w:themeColor="text1"/>
              </w:rPr>
            </w:pPr>
            <w:r w:rsidRPr="00443149">
              <w:rPr>
                <w:color w:val="000000" w:themeColor="text1"/>
              </w:rPr>
              <w:t>End Summary With A Call To Action (Reach Out, Call, See A Page or Post)</w:t>
            </w:r>
          </w:p>
        </w:tc>
      </w:tr>
    </w:tbl>
    <w:p w14:paraId="0F0DB56E" w14:textId="6F835882" w:rsidR="00E51EC1" w:rsidRPr="00D9727E" w:rsidRDefault="00573748" w:rsidP="00E51EC1">
      <w:pPr>
        <w:pStyle w:val="Heading1"/>
        <w:rPr>
          <w:color w:val="000000" w:themeColor="text1"/>
        </w:rPr>
      </w:pPr>
      <w:r>
        <w:rPr>
          <w:color w:val="000000" w:themeColor="text1"/>
        </w:rPr>
        <w:t>Current &amp; Past Experience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D9727E" w:rsidRPr="00D9727E" w14:paraId="03250A90" w14:textId="77777777" w:rsidTr="006372AA">
        <w:sdt>
          <w:sdtPr>
            <w:rPr>
              <w:color w:val="000000" w:themeColor="text1"/>
            </w:rPr>
            <w:id w:val="211717087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1BF6068B" w14:textId="77777777" w:rsidR="00E51EC1" w:rsidRPr="00D9727E" w:rsidRDefault="00E51EC1" w:rsidP="006372AA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865C435" w14:textId="74A10A6B" w:rsidR="00E51EC1" w:rsidRPr="00D9727E" w:rsidRDefault="00953662" w:rsidP="006372AA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Write In A Narrative Format</w:t>
            </w:r>
          </w:p>
        </w:tc>
      </w:tr>
      <w:tr w:rsidR="00D9727E" w:rsidRPr="00D9727E" w14:paraId="2694FD19" w14:textId="77777777" w:rsidTr="006372AA">
        <w:sdt>
          <w:sdtPr>
            <w:rPr>
              <w:color w:val="000000" w:themeColor="text1"/>
            </w:rPr>
            <w:id w:val="57293392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3F12D99B" w14:textId="77777777" w:rsidR="00E51EC1" w:rsidRPr="00D9727E" w:rsidRDefault="00E51EC1" w:rsidP="006372AA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132D7FE" w14:textId="6D653A11" w:rsidR="00E51EC1" w:rsidRPr="00D9727E" w:rsidRDefault="00953662" w:rsidP="006372AA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Photos And Videos That Capture Attention</w:t>
            </w:r>
          </w:p>
        </w:tc>
      </w:tr>
      <w:tr w:rsidR="00D9727E" w:rsidRPr="00D9727E" w14:paraId="35167779" w14:textId="77777777" w:rsidTr="006372AA">
        <w:sdt>
          <w:sdtPr>
            <w:rPr>
              <w:color w:val="000000" w:themeColor="text1"/>
            </w:rPr>
            <w:id w:val="209906130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3CBE690C" w14:textId="77777777" w:rsidR="00E51EC1" w:rsidRPr="00D9727E" w:rsidRDefault="00E51EC1" w:rsidP="006372AA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FD0B757" w14:textId="3A7FCD2B" w:rsidR="00E51EC1" w:rsidRPr="00D9727E" w:rsidRDefault="00953662" w:rsidP="006372AA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Make Sure Work Experience Is Relevant To Niche / Market</w:t>
            </w:r>
          </w:p>
        </w:tc>
      </w:tr>
      <w:sdt>
        <w:sdtPr>
          <w:rPr>
            <w:rFonts w:asciiTheme="minorHAnsi" w:eastAsiaTheme="minorEastAsia" w:hAnsiTheme="minorHAnsi" w:cstheme="minorBidi"/>
            <w:color w:val="000000" w:themeColor="text1"/>
            <w:sz w:val="18"/>
            <w:szCs w:val="18"/>
          </w:rPr>
          <w:id w:val="444195973"/>
          <w15:repeatingSection/>
        </w:sdtPr>
        <w:sdtEndPr/>
        <w:sdtConten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497613768"/>
              <w:placeholder>
                <w:docPart w:val="57FB7A3775684C30A4686BFFDCB937E1"/>
              </w:placeholder>
              <w15:repeatingSectionItem/>
            </w:sdtPr>
            <w:sdtEndPr/>
            <w:sdtContent>
              <w:tr w:rsidR="00D9727E" w:rsidRPr="00D9727E" w14:paraId="45333171" w14:textId="77777777" w:rsidTr="006372AA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1686590631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39F221F7" w14:textId="011F4548" w:rsidR="00E51EC1" w:rsidRPr="00D9727E" w:rsidRDefault="0091453D" w:rsidP="006372AA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color w:val="000000" w:themeColor="text1"/>
                            <w:szCs w:val="2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190DE5BD" w14:textId="441C475F" w:rsidR="00E51EC1" w:rsidRPr="00D9727E" w:rsidRDefault="00953662" w:rsidP="006372AA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Don’t Add Every Position You’ve Ever Worked (Avoid irrelevant skills / jobs)</w:t>
                    </w:r>
                  </w:p>
                </w:tc>
              </w:tr>
            </w:sdtContent>
          </w:sdt>
        </w:sdtContent>
      </w:sdt>
    </w:tbl>
    <w:p w14:paraId="58081EF2" w14:textId="77777777" w:rsidR="00953662" w:rsidRDefault="00953662">
      <w:pPr>
        <w:rPr>
          <w:rFonts w:asciiTheme="majorHAnsi" w:eastAsiaTheme="majorEastAsia" w:hAnsiTheme="majorHAnsi" w:cstheme="majorBidi"/>
          <w:caps/>
          <w:color w:val="000000" w:themeColor="text1"/>
          <w:sz w:val="24"/>
        </w:rPr>
      </w:pPr>
      <w:r>
        <w:rPr>
          <w:color w:val="000000" w:themeColor="text1"/>
        </w:rPr>
        <w:br w:type="page"/>
      </w:r>
    </w:p>
    <w:p w14:paraId="197AF68E" w14:textId="1E426963" w:rsidR="000D02DB" w:rsidRPr="00D9727E" w:rsidRDefault="00953662" w:rsidP="000D02DB">
      <w:pPr>
        <w:pStyle w:val="Heading1"/>
        <w:rPr>
          <w:color w:val="000000" w:themeColor="text1"/>
        </w:rPr>
      </w:pPr>
      <w:r>
        <w:rPr>
          <w:color w:val="000000" w:themeColor="text1"/>
        </w:rPr>
        <w:lastRenderedPageBreak/>
        <w:t>Education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0D02DB" w:rsidRPr="00D9727E" w14:paraId="6783F32B" w14:textId="77777777" w:rsidTr="006A0F95">
        <w:sdt>
          <w:sdtPr>
            <w:rPr>
              <w:color w:val="000000" w:themeColor="text1"/>
            </w:rPr>
            <w:id w:val="133402777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1D515731" w14:textId="77777777" w:rsidR="000D02DB" w:rsidRPr="00D9727E" w:rsidRDefault="000D02DB" w:rsidP="00485ED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48AAFB7" w14:textId="386BF2DF" w:rsidR="000D02DB" w:rsidRPr="00D9727E" w:rsidRDefault="006A0F95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Keep Edu Information Up To Date</w:t>
            </w:r>
          </w:p>
        </w:tc>
      </w:tr>
      <w:tr w:rsidR="000D02DB" w:rsidRPr="00D9727E" w14:paraId="45F6A028" w14:textId="77777777" w:rsidTr="006A0F95">
        <w:sdt>
          <w:sdtPr>
            <w:rPr>
              <w:color w:val="000000" w:themeColor="text1"/>
            </w:rPr>
            <w:id w:val="44897213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4C14A3D8" w14:textId="77777777" w:rsidR="000D02DB" w:rsidRPr="00D9727E" w:rsidRDefault="000D02DB" w:rsidP="00485ED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EDE6C89" w14:textId="4BDEAC3B" w:rsidR="000D02DB" w:rsidRPr="00D9727E" w:rsidRDefault="006A0F95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Specialty Classes You’ve Taken</w:t>
            </w:r>
          </w:p>
        </w:tc>
      </w:tr>
      <w:tr w:rsidR="000D02DB" w:rsidRPr="00D9727E" w14:paraId="06D6D68B" w14:textId="77777777" w:rsidTr="006A0F95">
        <w:sdt>
          <w:sdtPr>
            <w:rPr>
              <w:color w:val="000000" w:themeColor="text1"/>
            </w:rPr>
            <w:id w:val="-12755461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216AF6F3" w14:textId="77777777" w:rsidR="000D02DB" w:rsidRPr="00D9727E" w:rsidRDefault="000D02DB" w:rsidP="00485ED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F9088A5" w14:textId="55347314" w:rsidR="000D02DB" w:rsidRPr="00D9727E" w:rsidRDefault="006A0F95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Tap Into Your College or Uni Networks &amp; Groups</w:t>
            </w:r>
          </w:p>
        </w:tc>
      </w:tr>
    </w:tbl>
    <w:p w14:paraId="30221D11" w14:textId="79A49E07" w:rsidR="000D02DB" w:rsidRDefault="000D02DB" w:rsidP="00E927C1">
      <w:pPr>
        <w:rPr>
          <w:color w:val="000000" w:themeColor="text1"/>
        </w:rPr>
      </w:pPr>
    </w:p>
    <w:p w14:paraId="799D8109" w14:textId="64E8DA64" w:rsidR="006A0F95" w:rsidRPr="00D9727E" w:rsidRDefault="006A0F95" w:rsidP="006A0F95">
      <w:pPr>
        <w:pStyle w:val="Heading1"/>
        <w:rPr>
          <w:color w:val="000000" w:themeColor="text1"/>
        </w:rPr>
      </w:pPr>
      <w:r>
        <w:rPr>
          <w:color w:val="000000" w:themeColor="text1"/>
        </w:rPr>
        <w:t>Skills And Endorsements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6A0F95" w:rsidRPr="00D9727E" w14:paraId="22565A96" w14:textId="77777777" w:rsidTr="00941A7E">
        <w:sdt>
          <w:sdtPr>
            <w:rPr>
              <w:color w:val="000000" w:themeColor="text1"/>
            </w:rPr>
            <w:id w:val="-83406785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A6C2624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1FFEDE6" w14:textId="12C5569A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Select The Top 3 Skills You Want To Offer Local Businesses</w:t>
            </w:r>
          </w:p>
        </w:tc>
      </w:tr>
      <w:tr w:rsidR="006A0F95" w:rsidRPr="00D9727E" w14:paraId="3A551CCA" w14:textId="77777777" w:rsidTr="00941A7E">
        <w:sdt>
          <w:sdtPr>
            <w:rPr>
              <w:color w:val="000000" w:themeColor="text1"/>
            </w:rPr>
            <w:id w:val="165733457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5DDF1A6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E8C603F" w14:textId="525CF2A1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Ask Connections For Skill Endorsements</w:t>
            </w:r>
          </w:p>
        </w:tc>
      </w:tr>
      <w:tr w:rsidR="006A0F95" w:rsidRPr="00D9727E" w14:paraId="0D141B99" w14:textId="77777777" w:rsidTr="00941A7E">
        <w:sdt>
          <w:sdtPr>
            <w:rPr>
              <w:color w:val="000000" w:themeColor="text1"/>
            </w:rPr>
            <w:id w:val="96762508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E3E4B4B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6DB7B3F" w14:textId="4B02D6FE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Reciprocate For Any Endorsement You Receive </w:t>
            </w:r>
          </w:p>
        </w:tc>
      </w:tr>
    </w:tbl>
    <w:p w14:paraId="03C25D58" w14:textId="7448C9DD" w:rsidR="006A0F95" w:rsidRPr="00D9727E" w:rsidRDefault="006A0F95" w:rsidP="006A0F95">
      <w:pPr>
        <w:pStyle w:val="Heading1"/>
        <w:rPr>
          <w:color w:val="000000" w:themeColor="text1"/>
        </w:rPr>
      </w:pPr>
      <w:r>
        <w:rPr>
          <w:color w:val="000000" w:themeColor="text1"/>
        </w:rPr>
        <w:t>Recommendations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6A0F95" w:rsidRPr="00D9727E" w14:paraId="63E21311" w14:textId="77777777" w:rsidTr="00941A7E">
        <w:sdt>
          <w:sdtPr>
            <w:rPr>
              <w:color w:val="000000" w:themeColor="text1"/>
            </w:rPr>
            <w:id w:val="-136065741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283AD58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09DE189" w14:textId="5D0E3934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Be The Person Who Connects Needs With Solutions</w:t>
            </w:r>
          </w:p>
        </w:tc>
      </w:tr>
      <w:tr w:rsidR="006A0F95" w:rsidRPr="00D9727E" w14:paraId="002D7580" w14:textId="77777777" w:rsidTr="00941A7E">
        <w:sdt>
          <w:sdtPr>
            <w:rPr>
              <w:color w:val="000000" w:themeColor="text1"/>
            </w:rPr>
            <w:id w:val="59422277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3026C42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F000E32" w14:textId="21FFEFCB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Offering Recommendations to People In Your Network</w:t>
            </w:r>
          </w:p>
        </w:tc>
      </w:tr>
      <w:tr w:rsidR="006A0F95" w:rsidRPr="00D9727E" w14:paraId="55A38C5B" w14:textId="77777777" w:rsidTr="00941A7E">
        <w:sdt>
          <w:sdtPr>
            <w:rPr>
              <w:color w:val="000000" w:themeColor="text1"/>
            </w:rPr>
            <w:id w:val="-56295864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B01611A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EF705BA" w14:textId="010D4252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Aim For 3 Recommendations</w:t>
            </w:r>
          </w:p>
        </w:tc>
      </w:tr>
    </w:tbl>
    <w:p w14:paraId="03C95665" w14:textId="411D2807" w:rsidR="006A0F95" w:rsidRPr="00D9727E" w:rsidRDefault="006A0F95" w:rsidP="006A0F95">
      <w:pPr>
        <w:pStyle w:val="Heading1"/>
        <w:rPr>
          <w:color w:val="000000" w:themeColor="text1"/>
        </w:rPr>
      </w:pPr>
      <w:r>
        <w:rPr>
          <w:color w:val="000000" w:themeColor="text1"/>
        </w:rPr>
        <w:t>Interests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6A0F95" w:rsidRPr="00D9727E" w14:paraId="3E70802B" w14:textId="77777777" w:rsidTr="00941A7E">
        <w:sdt>
          <w:sdtPr>
            <w:rPr>
              <w:color w:val="000000" w:themeColor="text1"/>
            </w:rPr>
            <w:id w:val="-5716945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E04021C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AD1D1F5" w14:textId="664752AB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Follow Relevant Pages That Interest You</w:t>
            </w:r>
          </w:p>
        </w:tc>
      </w:tr>
      <w:tr w:rsidR="006A0F95" w:rsidRPr="00D9727E" w14:paraId="2FF6271B" w14:textId="77777777" w:rsidTr="00941A7E">
        <w:sdt>
          <w:sdtPr>
            <w:rPr>
              <w:color w:val="000000" w:themeColor="text1"/>
            </w:rPr>
            <w:id w:val="96631065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CF1B521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FBEA614" w14:textId="4782A68B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Join Industry Specific Groups</w:t>
            </w:r>
          </w:p>
        </w:tc>
      </w:tr>
      <w:tr w:rsidR="006A0F95" w:rsidRPr="00D9727E" w14:paraId="13CA1721" w14:textId="77777777" w:rsidTr="00941A7E">
        <w:sdt>
          <w:sdtPr>
            <w:rPr>
              <w:color w:val="000000" w:themeColor="text1"/>
            </w:rPr>
            <w:id w:val="-199871630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147087C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D1D3012" w14:textId="4D4BE27F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Keep Groups Relevant To Niche, Market, Location</w:t>
            </w:r>
          </w:p>
        </w:tc>
      </w:tr>
      <w:tr w:rsidR="006A0F95" w:rsidRPr="00D9727E" w14:paraId="1EC54642" w14:textId="77777777" w:rsidTr="00941A7E">
        <w:sdt>
          <w:sdtPr>
            <w:rPr>
              <w:color w:val="000000" w:themeColor="text1"/>
            </w:rPr>
            <w:id w:val="17325747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EA264D0" w14:textId="511A6614" w:rsidR="006A0F95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702500A" w14:textId="417C8FA9" w:rsidR="006A0F95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Connect With People Who Have Similar Interests</w:t>
            </w:r>
          </w:p>
        </w:tc>
      </w:tr>
    </w:tbl>
    <w:p w14:paraId="380C461D" w14:textId="63357136" w:rsidR="006A0F95" w:rsidRPr="00D9727E" w:rsidRDefault="006A0F95" w:rsidP="006A0F95">
      <w:pPr>
        <w:pStyle w:val="Heading1"/>
        <w:rPr>
          <w:color w:val="000000" w:themeColor="text1"/>
        </w:rPr>
      </w:pPr>
      <w:r>
        <w:rPr>
          <w:color w:val="000000" w:themeColor="text1"/>
        </w:rPr>
        <w:t>Contact Details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6A0F95" w:rsidRPr="00D9727E" w14:paraId="0B53C0F9" w14:textId="77777777" w:rsidTr="00941A7E">
        <w:sdt>
          <w:sdtPr>
            <w:rPr>
              <w:color w:val="000000" w:themeColor="text1"/>
            </w:rPr>
            <w:id w:val="-178179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49EAA29F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96D90AB" w14:textId="74991DEA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A Personalized LinkedIn URL</w:t>
            </w:r>
          </w:p>
        </w:tc>
      </w:tr>
      <w:tr w:rsidR="006A0F95" w:rsidRPr="00D9727E" w14:paraId="7694C512" w14:textId="77777777" w:rsidTr="00941A7E">
        <w:sdt>
          <w:sdtPr>
            <w:rPr>
              <w:color w:val="000000" w:themeColor="text1"/>
            </w:rPr>
            <w:id w:val="159929123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71EC38F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2411A24" w14:textId="0EA248B8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Personal Blog / Website</w:t>
            </w:r>
          </w:p>
        </w:tc>
      </w:tr>
      <w:tr w:rsidR="006A0F95" w:rsidRPr="00D9727E" w14:paraId="1E306E9B" w14:textId="77777777" w:rsidTr="00941A7E">
        <w:sdt>
          <w:sdtPr>
            <w:rPr>
              <w:color w:val="000000" w:themeColor="text1"/>
            </w:rPr>
            <w:id w:val="128315607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44593641" w14:textId="77777777" w:rsidR="006A0F95" w:rsidRPr="00D9727E" w:rsidRDefault="006A0F95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D83390D" w14:textId="1B6EEC2C" w:rsidR="006A0F95" w:rsidRPr="00D9727E" w:rsidRDefault="006A0F95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Professional Email Address</w:t>
            </w:r>
          </w:p>
        </w:tc>
      </w:tr>
      <w:tr w:rsidR="00746688" w:rsidRPr="00D9727E" w14:paraId="1EF7944F" w14:textId="77777777" w:rsidTr="00941A7E">
        <w:sdt>
          <w:sdtPr>
            <w:rPr>
              <w:color w:val="000000" w:themeColor="text1"/>
            </w:rPr>
            <w:id w:val="97611274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42840605" w14:textId="4D292614" w:rsidR="00746688" w:rsidRDefault="00746688" w:rsidP="00746688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DE7C183" w14:textId="521DAC33" w:rsidR="00746688" w:rsidRDefault="00746688" w:rsidP="00746688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Twitter / Other Social Media</w:t>
            </w:r>
          </w:p>
        </w:tc>
      </w:tr>
      <w:tr w:rsidR="00746688" w:rsidRPr="00D9727E" w14:paraId="323EA16E" w14:textId="77777777" w:rsidTr="00941A7E">
        <w:sdt>
          <w:sdtPr>
            <w:rPr>
              <w:color w:val="000000" w:themeColor="text1"/>
            </w:rPr>
            <w:id w:val="-3053898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1040F55" w14:textId="2A5F6C2C" w:rsidR="00746688" w:rsidRDefault="00746688" w:rsidP="00746688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3CD3387" w14:textId="6CEDA808" w:rsidR="00746688" w:rsidRDefault="00746688" w:rsidP="00746688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Your Birthday</w:t>
            </w:r>
          </w:p>
        </w:tc>
      </w:tr>
    </w:tbl>
    <w:p w14:paraId="245CE490" w14:textId="5E5FA8EB" w:rsidR="00746688" w:rsidRPr="00D9727E" w:rsidRDefault="00746688" w:rsidP="00746688">
      <w:pPr>
        <w:pStyle w:val="Heading1"/>
        <w:rPr>
          <w:color w:val="000000" w:themeColor="text1"/>
        </w:rPr>
      </w:pPr>
      <w:r>
        <w:rPr>
          <w:color w:val="000000" w:themeColor="text1"/>
        </w:rPr>
        <w:t>Pictures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746688" w:rsidRPr="00D9727E" w14:paraId="26214518" w14:textId="77777777" w:rsidTr="00941A7E">
        <w:sdt>
          <w:sdtPr>
            <w:rPr>
              <w:color w:val="000000" w:themeColor="text1"/>
            </w:rPr>
            <w:id w:val="-63579479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AB927B4" w14:textId="77777777" w:rsidR="00746688" w:rsidRPr="00D9727E" w:rsidRDefault="00746688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C34F17E" w14:textId="2BE5C338" w:rsidR="00746688" w:rsidRPr="00D9727E" w:rsidRDefault="00746688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Your Personal Photo</w:t>
            </w:r>
          </w:p>
        </w:tc>
      </w:tr>
      <w:tr w:rsidR="00746688" w:rsidRPr="00D9727E" w14:paraId="2FF29523" w14:textId="77777777" w:rsidTr="00941A7E">
        <w:sdt>
          <w:sdtPr>
            <w:rPr>
              <w:color w:val="000000" w:themeColor="text1"/>
            </w:rPr>
            <w:id w:val="59767390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56466C9" w14:textId="77777777" w:rsidR="00746688" w:rsidRPr="00D9727E" w:rsidRDefault="00746688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7C80848" w14:textId="1DBE7A7C" w:rsidR="00746688" w:rsidRPr="00D9727E" w:rsidRDefault="00746688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Be Happy &amp; Smiling | Well Dressed</w:t>
            </w:r>
          </w:p>
        </w:tc>
      </w:tr>
      <w:tr w:rsidR="00746688" w:rsidRPr="00D9727E" w14:paraId="2CD46852" w14:textId="77777777" w:rsidTr="00941A7E">
        <w:sdt>
          <w:sdtPr>
            <w:rPr>
              <w:color w:val="000000" w:themeColor="text1"/>
            </w:rPr>
            <w:id w:val="50887120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8503789" w14:textId="77777777" w:rsidR="00746688" w:rsidRPr="00D9727E" w:rsidRDefault="00746688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86F31C1" w14:textId="7C117FEB" w:rsidR="00746688" w:rsidRPr="00D9727E" w:rsidRDefault="00746688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Use </w:t>
            </w:r>
            <w:hyperlink r:id="rId8" w:history="1">
              <w:r w:rsidRPr="00CE5373">
                <w:rPr>
                  <w:rStyle w:val="Hyperlink"/>
                </w:rPr>
                <w:t>www.photofeeler.com</w:t>
              </w:r>
            </w:hyperlink>
            <w:r>
              <w:rPr>
                <w:color w:val="000000" w:themeColor="text1"/>
              </w:rPr>
              <w:t xml:space="preserve"> for Feedback</w:t>
            </w:r>
          </w:p>
        </w:tc>
      </w:tr>
      <w:tr w:rsidR="00746688" w:rsidRPr="00D9727E" w14:paraId="03A076FF" w14:textId="77777777" w:rsidTr="00941A7E">
        <w:sdt>
          <w:sdtPr>
            <w:rPr>
              <w:color w:val="000000" w:themeColor="text1"/>
            </w:rPr>
            <w:id w:val="-82821247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BB2D5E6" w14:textId="77777777" w:rsidR="00746688" w:rsidRDefault="00746688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6C4B6AA" w14:textId="104D7FF1" w:rsidR="00746688" w:rsidRDefault="00746688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Solo Professional Headshot – No Group Photos</w:t>
            </w:r>
          </w:p>
        </w:tc>
      </w:tr>
    </w:tbl>
    <w:p w14:paraId="619A9C55" w14:textId="392ACC8C" w:rsidR="004F7994" w:rsidRPr="00D9727E" w:rsidRDefault="004F7994" w:rsidP="004F7994">
      <w:pPr>
        <w:pStyle w:val="Heading1"/>
        <w:rPr>
          <w:color w:val="000000" w:themeColor="text1"/>
        </w:rPr>
      </w:pPr>
      <w:r>
        <w:rPr>
          <w:color w:val="000000" w:themeColor="text1"/>
        </w:rPr>
        <w:lastRenderedPageBreak/>
        <w:t>Profile background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4F7994" w:rsidRPr="00D9727E" w14:paraId="71E50E53" w14:textId="77777777" w:rsidTr="00941A7E">
        <w:sdt>
          <w:sdtPr>
            <w:rPr>
              <w:color w:val="000000" w:themeColor="text1"/>
            </w:rPr>
            <w:id w:val="-24288538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36C420C" w14:textId="77777777" w:rsidR="004F7994" w:rsidRPr="00D9727E" w:rsidRDefault="004F7994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B2E7FAD" w14:textId="53423836" w:rsidR="004F7994" w:rsidRPr="00D9727E" w:rsidRDefault="004F7994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Text Based Banner With Headline</w:t>
            </w:r>
          </w:p>
        </w:tc>
      </w:tr>
      <w:tr w:rsidR="004F7994" w:rsidRPr="00D9727E" w14:paraId="0F0F5F24" w14:textId="77777777" w:rsidTr="00941A7E">
        <w:sdt>
          <w:sdtPr>
            <w:rPr>
              <w:color w:val="000000" w:themeColor="text1"/>
            </w:rPr>
            <w:id w:val="-92826789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B63775E" w14:textId="77777777" w:rsidR="004F7994" w:rsidRPr="00D9727E" w:rsidRDefault="004F7994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1E73CAC" w14:textId="1E91BC85" w:rsidR="004F7994" w:rsidRPr="00D9727E" w:rsidRDefault="004F7994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Ask A Question To Prompt Curiosity</w:t>
            </w:r>
          </w:p>
        </w:tc>
      </w:tr>
      <w:tr w:rsidR="004F7994" w:rsidRPr="00D9727E" w14:paraId="160D0D8A" w14:textId="77777777" w:rsidTr="00941A7E">
        <w:sdt>
          <w:sdtPr>
            <w:rPr>
              <w:color w:val="000000" w:themeColor="text1"/>
            </w:rPr>
            <w:id w:val="25047158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BC19496" w14:textId="77777777" w:rsidR="004F7994" w:rsidRPr="00D9727E" w:rsidRDefault="004F7994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C6E1449" w14:textId="25400429" w:rsidR="004F7994" w:rsidRPr="00D9727E" w:rsidRDefault="004F7994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Use Graphic Designer And Stock Photo To Produce Something Nice</w:t>
            </w:r>
          </w:p>
        </w:tc>
      </w:tr>
      <w:tr w:rsidR="004F7994" w:rsidRPr="00D9727E" w14:paraId="7932F12A" w14:textId="77777777" w:rsidTr="00941A7E">
        <w:sdt>
          <w:sdtPr>
            <w:rPr>
              <w:color w:val="000000" w:themeColor="text1"/>
            </w:rPr>
            <w:id w:val="3439494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DCD1285" w14:textId="77777777" w:rsidR="004F7994" w:rsidRDefault="004F7994" w:rsidP="00941A7E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F4C3250" w14:textId="6E6848B2" w:rsidR="004F7994" w:rsidRDefault="004F7994" w:rsidP="00941A7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See Other Profiles For Inspiration </w:t>
            </w:r>
            <w:bookmarkStart w:id="0" w:name="_GoBack"/>
            <w:bookmarkEnd w:id="0"/>
          </w:p>
        </w:tc>
      </w:tr>
    </w:tbl>
    <w:p w14:paraId="3B4F5945" w14:textId="77777777" w:rsidR="006A0F95" w:rsidRPr="00D9727E" w:rsidRDefault="006A0F95" w:rsidP="00E927C1">
      <w:pPr>
        <w:rPr>
          <w:color w:val="000000" w:themeColor="text1"/>
        </w:rPr>
      </w:pPr>
    </w:p>
    <w:sectPr w:rsidR="006A0F95" w:rsidRPr="00D9727E">
      <w:footerReference w:type="default" r:id="rId9"/>
      <w:headerReference w:type="first" r:id="rId10"/>
      <w:footerReference w:type="first" r:id="rId11"/>
      <w:pgSz w:w="12240" w:h="15840"/>
      <w:pgMar w:top="1080" w:right="1080" w:bottom="720" w:left="223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373A3" w14:textId="77777777" w:rsidR="004D23AF" w:rsidRDefault="004D23AF">
      <w:pPr>
        <w:spacing w:before="0" w:line="240" w:lineRule="auto"/>
      </w:pPr>
      <w:r>
        <w:separator/>
      </w:r>
    </w:p>
  </w:endnote>
  <w:endnote w:type="continuationSeparator" w:id="0">
    <w:p w14:paraId="38F29416" w14:textId="77777777" w:rsidR="004D23AF" w:rsidRDefault="004D23A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869EF" w14:textId="77777777" w:rsidR="00B86780" w:rsidRDefault="00522F55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0CD1" w14:textId="2F10648D" w:rsidR="00D9727E" w:rsidRPr="00D9727E" w:rsidRDefault="00D9727E" w:rsidP="00D9727E">
    <w:pPr>
      <w:pStyle w:val="Footer"/>
      <w:jc w:val="center"/>
      <w:rPr>
        <w:i/>
      </w:rPr>
    </w:pPr>
  </w:p>
  <w:p w14:paraId="26CF6B71" w14:textId="31021407" w:rsidR="00D9727E" w:rsidRPr="00D9727E" w:rsidRDefault="00D9727E" w:rsidP="00D9727E">
    <w:pPr>
      <w:pStyle w:val="Footer"/>
      <w:jc w:val="center"/>
      <w:rPr>
        <w:i/>
      </w:rPr>
    </w:pPr>
    <w:r w:rsidRPr="00D9727E">
      <w:rPr>
        <w:i/>
      </w:rPr>
      <w:t>For Consultant Use Only</w:t>
    </w:r>
  </w:p>
  <w:p w14:paraId="22EE4FA7" w14:textId="43C6062D" w:rsidR="00D9727E" w:rsidRPr="00D9727E" w:rsidRDefault="00D9727E" w:rsidP="00D9727E">
    <w:pPr>
      <w:pStyle w:val="Footer"/>
      <w:jc w:val="center"/>
      <w:rPr>
        <w:i/>
      </w:rPr>
    </w:pPr>
    <w:r w:rsidRPr="00D9727E">
      <w:rPr>
        <w:i/>
      </w:rPr>
      <w:br/>
      <w:t>White Wave Media</w:t>
    </w:r>
    <w:r w:rsidRPr="00D9727E">
      <w:rPr>
        <w:i/>
      </w:rPr>
      <w:br/>
      <w:t>All Rights Reserved 201</w:t>
    </w:r>
    <w:r w:rsidR="00425F1B">
      <w:rPr>
        <w:i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2F2A4" w14:textId="77777777" w:rsidR="004D23AF" w:rsidRDefault="004D23AF">
      <w:pPr>
        <w:spacing w:before="0" w:line="240" w:lineRule="auto"/>
      </w:pPr>
      <w:r>
        <w:separator/>
      </w:r>
    </w:p>
  </w:footnote>
  <w:footnote w:type="continuationSeparator" w:id="0">
    <w:p w14:paraId="54D8AE8F" w14:textId="77777777" w:rsidR="004D23AF" w:rsidRDefault="004D23A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4BA21" w14:textId="01124FD1" w:rsidR="00D9727E" w:rsidRPr="00D9727E" w:rsidRDefault="00BB12C1" w:rsidP="00D9727E">
    <w:pPr>
      <w:pStyle w:val="Header"/>
      <w:jc w:val="center"/>
      <w:rPr>
        <w:i/>
      </w:rPr>
    </w:pPr>
    <w:r>
      <w:rPr>
        <w:i/>
      </w:rPr>
      <w:t>LinkedIn Local Raider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A50EF"/>
    <w:multiLevelType w:val="hybridMultilevel"/>
    <w:tmpl w:val="099CFD5E"/>
    <w:lvl w:ilvl="0" w:tplc="B34CED3A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AF"/>
    <w:rsid w:val="000A4599"/>
    <w:rsid w:val="000D02DB"/>
    <w:rsid w:val="001254D9"/>
    <w:rsid w:val="00247212"/>
    <w:rsid w:val="00425F1B"/>
    <w:rsid w:val="00443149"/>
    <w:rsid w:val="004D23AF"/>
    <w:rsid w:val="004F7994"/>
    <w:rsid w:val="00522F55"/>
    <w:rsid w:val="00573748"/>
    <w:rsid w:val="00606CF3"/>
    <w:rsid w:val="006A0F95"/>
    <w:rsid w:val="00736183"/>
    <w:rsid w:val="00746688"/>
    <w:rsid w:val="0078011E"/>
    <w:rsid w:val="007841C0"/>
    <w:rsid w:val="007977A2"/>
    <w:rsid w:val="0087262A"/>
    <w:rsid w:val="0091453D"/>
    <w:rsid w:val="00953662"/>
    <w:rsid w:val="00A82AAF"/>
    <w:rsid w:val="00B86780"/>
    <w:rsid w:val="00BB12C1"/>
    <w:rsid w:val="00C23FCF"/>
    <w:rsid w:val="00C54DE2"/>
    <w:rsid w:val="00D9727E"/>
    <w:rsid w:val="00E51EC1"/>
    <w:rsid w:val="00E67A54"/>
    <w:rsid w:val="00E8662F"/>
    <w:rsid w:val="00E927C1"/>
    <w:rsid w:val="00E951A2"/>
    <w:rsid w:val="00EB46D4"/>
    <w:rsid w:val="00FD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6C327"/>
  <w15:chartTrackingRefBased/>
  <w15:docId w15:val="{5368330C-37BE-4FEA-9FDD-1B903350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  <w14:ligatures w14:val="standard"/>
      </w:rPr>
    </w:rPrDefault>
    <w:pPrDefault>
      <w:pPr>
        <w:spacing w:before="12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Heading2">
    <w:name w:val="heading 2"/>
    <w:basedOn w:val="Normal"/>
    <w:next w:val="Normal"/>
    <w:link w:val="Heading2Char"/>
    <w:uiPriority w:val="2"/>
    <w:semiHidden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pPr>
      <w:spacing w:before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Heading1Char">
    <w:name w:val="Heading 1 Char"/>
    <w:basedOn w:val="DefaultParagraphFont"/>
    <w:link w:val="Heading1"/>
    <w:uiPriority w:val="2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List">
    <w:name w:val="List"/>
    <w:basedOn w:val="Normal"/>
    <w:uiPriority w:val="1"/>
    <w:unhideWhenUsed/>
    <w:qFormat/>
    <w:pPr>
      <w:ind w:right="720"/>
    </w:pPr>
  </w:style>
  <w:style w:type="paragraph" w:customStyle="1" w:styleId="Checkbox">
    <w:name w:val="Checkbox"/>
    <w:basedOn w:val="Normal"/>
    <w:uiPriority w:val="1"/>
    <w:qFormat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customStyle="1" w:styleId="Heading2Char">
    <w:name w:val="Heading 2 Char"/>
    <w:basedOn w:val="DefaultParagraphFont"/>
    <w:link w:val="Heading2"/>
    <w:uiPriority w:val="2"/>
    <w:semiHidden/>
    <w:rPr>
      <w:rFonts w:asciiTheme="majorHAnsi" w:eastAsiaTheme="majorEastAsia" w:hAnsiTheme="majorHAnsi" w:cstheme="majorBidi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character" w:styleId="Hyperlink">
    <w:name w:val="Hyperlink"/>
    <w:basedOn w:val="DefaultParagraphFont"/>
    <w:uiPriority w:val="99"/>
    <w:unhideWhenUsed/>
    <w:rsid w:val="00E51EC1"/>
    <w:rPr>
      <w:color w:val="0070C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1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otofeeler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Business%20trip%20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90E5CCBC90C431F92F5017DD22C1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5E51E-439F-44D0-A9A9-48AE32E96A95}"/>
      </w:docPartPr>
      <w:docPartBody>
        <w:p w:rsidR="00D15FD2" w:rsidRDefault="00B6347B">
          <w:pPr>
            <w:pStyle w:val="F90E5CCBC90C431F92F5017DD22C1889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149A8760FEE41B3A493BB80C1D17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24DE3-94A5-441C-B5DA-D0C9B592B338}"/>
      </w:docPartPr>
      <w:docPartBody>
        <w:p w:rsidR="00D15FD2" w:rsidRDefault="00241928" w:rsidP="00241928">
          <w:pPr>
            <w:pStyle w:val="5149A8760FEE41B3A493BB80C1D1777B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1AC62526DEA4BEBB2837C359D0CB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641B3-C28F-4D7C-AF6C-C301AF124312}"/>
      </w:docPartPr>
      <w:docPartBody>
        <w:p w:rsidR="00D15FD2" w:rsidRDefault="00241928" w:rsidP="00241928">
          <w:pPr>
            <w:pStyle w:val="81AC62526DEA4BEBB2837C359D0CB0B7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7FB7A3775684C30A4686BFFDCB93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6A691-64E0-4AC8-BB62-02FC25E95D26}"/>
      </w:docPartPr>
      <w:docPartBody>
        <w:p w:rsidR="0098389B" w:rsidRDefault="00D15FD2" w:rsidP="00D15FD2">
          <w:pPr>
            <w:pStyle w:val="57FB7A3775684C30A4686BFFDCB937E1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28"/>
    <w:rsid w:val="00172101"/>
    <w:rsid w:val="00241928"/>
    <w:rsid w:val="00270F45"/>
    <w:rsid w:val="007C544E"/>
    <w:rsid w:val="0098389B"/>
    <w:rsid w:val="00A71517"/>
    <w:rsid w:val="00B6347B"/>
    <w:rsid w:val="00D1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FD2"/>
    <w:rPr>
      <w:color w:val="808080"/>
    </w:rPr>
  </w:style>
  <w:style w:type="paragraph" w:customStyle="1" w:styleId="F90E5CCBC90C431F92F5017DD22C1889">
    <w:name w:val="F90E5CCBC90C431F92F5017DD22C1889"/>
  </w:style>
  <w:style w:type="paragraph" w:customStyle="1" w:styleId="8FFB93409E40408CAD7255F65DC2A357">
    <w:name w:val="8FFB93409E40408CAD7255F65DC2A357"/>
    <w:rsid w:val="00241928"/>
  </w:style>
  <w:style w:type="paragraph" w:customStyle="1" w:styleId="E986BE4A5F1C48BA90AE0AF46196CB14">
    <w:name w:val="E986BE4A5F1C48BA90AE0AF46196CB14"/>
    <w:rsid w:val="00241928"/>
  </w:style>
  <w:style w:type="paragraph" w:customStyle="1" w:styleId="5149A8760FEE41B3A493BB80C1D1777B">
    <w:name w:val="5149A8760FEE41B3A493BB80C1D1777B"/>
    <w:rsid w:val="00241928"/>
  </w:style>
  <w:style w:type="paragraph" w:customStyle="1" w:styleId="81AC62526DEA4BEBB2837C359D0CB0B7">
    <w:name w:val="81AC62526DEA4BEBB2837C359D0CB0B7"/>
    <w:rsid w:val="00241928"/>
  </w:style>
  <w:style w:type="paragraph" w:customStyle="1" w:styleId="F09370741B5F4479A77F9724DAEEB419">
    <w:name w:val="F09370741B5F4479A77F9724DAEEB419"/>
    <w:rsid w:val="00241928"/>
  </w:style>
  <w:style w:type="paragraph" w:customStyle="1" w:styleId="6A5700AFE67647C8A7EEDC8782D62725">
    <w:name w:val="6A5700AFE67647C8A7EEDC8782D62725"/>
    <w:rsid w:val="00241928"/>
  </w:style>
  <w:style w:type="paragraph" w:customStyle="1" w:styleId="57FB7A3775684C30A4686BFFDCB937E1">
    <w:name w:val="57FB7A3775684C30A4686BFFDCB937E1"/>
    <w:rsid w:val="00D15FD2"/>
  </w:style>
  <w:style w:type="paragraph" w:customStyle="1" w:styleId="1EFC6A5F54F84A3481EEE2BFEC99B7FA">
    <w:name w:val="1EFC6A5F54F84A3481EEE2BFEC99B7FA"/>
    <w:rsid w:val="00D15FD2"/>
  </w:style>
  <w:style w:type="paragraph" w:customStyle="1" w:styleId="003C2AD0EE7E42568ADDC3CF8CC6D10B">
    <w:name w:val="003C2AD0EE7E42568ADDC3CF8CC6D10B"/>
    <w:rsid w:val="00D15F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trip checklist.dotx</Template>
  <TotalTime>155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Luther</dc:creator>
  <cp:keywords/>
  <cp:lastModifiedBy>Luther Landro</cp:lastModifiedBy>
  <cp:revision>20</cp:revision>
  <cp:lastPrinted>2012-07-31T23:37:00Z</cp:lastPrinted>
  <dcterms:created xsi:type="dcterms:W3CDTF">2018-06-12T18:32:00Z</dcterms:created>
  <dcterms:modified xsi:type="dcterms:W3CDTF">2019-05-17T19:51:00Z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