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158"/>
        <w:gridCol w:w="8957"/>
      </w:tblGrid>
      <w:tr w:rsidR="005307A6" w:rsidRPr="00EB2D2E" w14:paraId="3CF44410" w14:textId="77777777">
        <w:trPr>
          <w:trHeight w:val="1008"/>
          <w:jc w:val="right"/>
        </w:trPr>
        <w:tc>
          <w:tcPr>
            <w:tcW w:w="965" w:type="dxa"/>
          </w:tcPr>
          <w:p w14:paraId="2C3D97E6" w14:textId="77777777" w:rsidR="00B86780" w:rsidRPr="00EB2D2E" w:rsidRDefault="00B86780">
            <w:pPr>
              <w:pStyle w:val="NoSpacing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158" w:type="dxa"/>
            <w:vAlign w:val="center"/>
          </w:tcPr>
          <w:p w14:paraId="51F91A8F" w14:textId="77777777" w:rsidR="00B86780" w:rsidRPr="00EB2D2E" w:rsidRDefault="00B86780">
            <w:pPr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8957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Heading table for Business Trip Checklist."/>
            </w:tblPr>
            <w:tblGrid>
              <w:gridCol w:w="8957"/>
            </w:tblGrid>
            <w:tr w:rsidR="005307A6" w:rsidRPr="00EB2D2E" w14:paraId="3B238733" w14:textId="77777777">
              <w:trPr>
                <w:trHeight w:hRule="exact" w:val="86"/>
              </w:trPr>
              <w:tc>
                <w:tcPr>
                  <w:tcW w:w="5000" w:type="pct"/>
                  <w:tcBorders>
                    <w:top w:val="single" w:sz="8" w:space="0" w:color="4F271C" w:themeColor="text2"/>
                    <w:bottom w:val="single" w:sz="8" w:space="0" w:color="4F271C" w:themeColor="text2"/>
                  </w:tcBorders>
                </w:tcPr>
                <w:p w14:paraId="5C7CCF24" w14:textId="77777777" w:rsidR="00B86780" w:rsidRPr="00EB2D2E" w:rsidRDefault="00B86780">
                  <w:pPr>
                    <w:pStyle w:val="NoSpacing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</w:tc>
            </w:tr>
            <w:tr w:rsidR="005307A6" w:rsidRPr="00EB2D2E" w14:paraId="5B35F655" w14:textId="77777777" w:rsidTr="005307A6">
              <w:trPr>
                <w:trHeight w:val="720"/>
              </w:trPr>
              <w:tc>
                <w:tcPr>
                  <w:tcW w:w="5000" w:type="pct"/>
                  <w:tcBorders>
                    <w:top w:val="single" w:sz="8" w:space="0" w:color="4F271C" w:themeColor="text2"/>
                  </w:tcBorders>
                  <w:shd w:val="clear" w:color="auto" w:fill="D9D9D9" w:themeFill="background1" w:themeFillShade="D9"/>
                  <w:vAlign w:val="center"/>
                </w:tcPr>
                <w:p w14:paraId="5D067150" w14:textId="072D0463" w:rsidR="00B86780" w:rsidRPr="00EB2D2E" w:rsidRDefault="00521051" w:rsidP="00A8180D">
                  <w:pPr>
                    <w:pStyle w:val="Title"/>
                    <w:jc w:val="center"/>
                    <w:rPr>
                      <w:rFonts w:ascii="Arial" w:hAnsi="Arial" w:cs="Arial"/>
                      <w:color w:val="0D0D0D" w:themeColor="text1" w:themeTint="F2"/>
                    </w:rPr>
                  </w:pPr>
                  <w:r>
                    <w:rPr>
                      <w:rFonts w:ascii="Arial" w:hAnsi="Arial" w:cs="Arial"/>
                      <w:color w:val="0D0D0D" w:themeColor="text1" w:themeTint="F2"/>
                      <w:sz w:val="56"/>
                    </w:rPr>
                    <w:t>Roofing Google</w:t>
                  </w:r>
                  <w:r w:rsidR="00A8180D">
                    <w:rPr>
                      <w:rFonts w:ascii="Arial" w:hAnsi="Arial" w:cs="Arial"/>
                      <w:color w:val="0D0D0D" w:themeColor="text1" w:themeTint="F2"/>
                      <w:sz w:val="56"/>
                    </w:rPr>
                    <w:t xml:space="preserve"> Service</w:t>
                  </w:r>
                </w:p>
              </w:tc>
            </w:tr>
            <w:tr w:rsidR="005307A6" w:rsidRPr="00EB2D2E" w14:paraId="4068C959" w14:textId="77777777" w:rsidTr="005307A6">
              <w:trPr>
                <w:trHeight w:hRule="exact" w:val="144"/>
              </w:trPr>
              <w:tc>
                <w:tcPr>
                  <w:tcW w:w="5000" w:type="pct"/>
                  <w:shd w:val="clear" w:color="auto" w:fill="0D0D0D" w:themeFill="text1" w:themeFillTint="F2"/>
                </w:tcPr>
                <w:p w14:paraId="403806C7" w14:textId="77777777" w:rsidR="00B86780" w:rsidRPr="00EB2D2E" w:rsidRDefault="00B86780">
                  <w:pPr>
                    <w:pStyle w:val="NoSpacing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</w:tc>
            </w:tr>
          </w:tbl>
          <w:p w14:paraId="0F0138FF" w14:textId="5B71BAF3" w:rsidR="000C4E28" w:rsidRPr="00EB2D2E" w:rsidRDefault="000C4E28" w:rsidP="00EB0FDC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EB2D2E">
              <w:rPr>
                <w:rFonts w:ascii="Arial" w:hAnsi="Arial" w:cs="Arial"/>
                <w:color w:val="0D0D0D" w:themeColor="text1" w:themeTint="F2"/>
              </w:rPr>
              <w:t xml:space="preserve">Use this checklist along with the main </w:t>
            </w:r>
            <w:r w:rsidR="00A8180D">
              <w:rPr>
                <w:rFonts w:ascii="Arial" w:hAnsi="Arial" w:cs="Arial"/>
                <w:color w:val="0D0D0D" w:themeColor="text1" w:themeTint="F2"/>
              </w:rPr>
              <w:t>training</w:t>
            </w:r>
            <w:r w:rsidRPr="00EB2D2E">
              <w:rPr>
                <w:rFonts w:ascii="Arial" w:hAnsi="Arial" w:cs="Arial"/>
                <w:color w:val="0D0D0D" w:themeColor="text1" w:themeTint="F2"/>
              </w:rPr>
              <w:t xml:space="preserve"> to help you stay organized as you </w:t>
            </w:r>
            <w:r w:rsidR="00A8180D">
              <w:rPr>
                <w:rFonts w:ascii="Arial" w:hAnsi="Arial" w:cs="Arial"/>
                <w:color w:val="0D0D0D" w:themeColor="text1" w:themeTint="F2"/>
              </w:rPr>
              <w:t>service clients</w:t>
            </w:r>
            <w:r w:rsidRPr="00EB2D2E">
              <w:rPr>
                <w:rFonts w:ascii="Arial" w:hAnsi="Arial" w:cs="Arial"/>
                <w:color w:val="0D0D0D" w:themeColor="text1" w:themeTint="F2"/>
              </w:rPr>
              <w:t>.</w:t>
            </w:r>
          </w:p>
        </w:tc>
      </w:tr>
    </w:tbl>
    <w:p w14:paraId="01E3E0D9" w14:textId="2A9205E3" w:rsidR="00B86780" w:rsidRPr="00EB2D2E" w:rsidRDefault="00A8180D">
      <w:pPr>
        <w:pStyle w:val="Heading1"/>
        <w:spacing w:before="620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Service requisites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1: WHILE YOU ARE AWAY: PREPARING THE OFFICE"/>
      </w:tblPr>
      <w:tblGrid>
        <w:gridCol w:w="391"/>
        <w:gridCol w:w="8539"/>
      </w:tblGrid>
      <w:tr w:rsidR="005307A6" w:rsidRPr="00EB2D2E" w14:paraId="60CDE9F8" w14:textId="77777777" w:rsidTr="00334D44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38286935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1E359FCE" w14:textId="0C6B36F1" w:rsidR="00B86780" w:rsidRPr="00BB302C" w:rsidRDefault="00A82AAF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rFonts w:eastAsia="MS Gothic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A405372" w14:textId="7DA7417E" w:rsidR="00B86780" w:rsidRPr="00BB302C" w:rsidRDefault="00A8180D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Payment For Services Received</w:t>
            </w:r>
            <w:r w:rsidR="00C4695A">
              <w:rPr>
                <w:rFonts w:ascii="Arial" w:hAnsi="Arial" w:cs="Arial"/>
                <w:color w:val="0D0D0D" w:themeColor="text1" w:themeTint="F2"/>
              </w:rPr>
              <w:t xml:space="preserve"> </w:t>
            </w:r>
          </w:p>
        </w:tc>
      </w:tr>
      <w:tr w:rsidR="005307A6" w:rsidRPr="00EB2D2E" w14:paraId="01FC4B0A" w14:textId="77777777" w:rsidTr="00334D44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42425696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5695B9B7" w14:textId="77777777" w:rsidR="00B86780" w:rsidRPr="00BB302C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9028D87" w14:textId="74331541" w:rsidR="00B86780" w:rsidRPr="00BB302C" w:rsidRDefault="00A8180D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Google </w:t>
            </w:r>
            <w:r w:rsidR="001B40C5">
              <w:rPr>
                <w:rFonts w:ascii="Arial" w:hAnsi="Arial" w:cs="Arial"/>
                <w:color w:val="0D0D0D" w:themeColor="text1" w:themeTint="F2"/>
              </w:rPr>
              <w:t>Acc</w:t>
            </w:r>
            <w:r w:rsidR="00EB0FDC">
              <w:rPr>
                <w:rFonts w:ascii="Arial" w:hAnsi="Arial" w:cs="Arial"/>
                <w:color w:val="0D0D0D" w:themeColor="text1" w:themeTint="F2"/>
              </w:rPr>
              <w:t>ount</w:t>
            </w:r>
            <w:r w:rsidR="001B40C5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r w:rsidR="00EB0FDC">
              <w:rPr>
                <w:rFonts w:ascii="Arial" w:hAnsi="Arial" w:cs="Arial"/>
                <w:color w:val="0D0D0D" w:themeColor="text1" w:themeTint="F2"/>
              </w:rPr>
              <w:t xml:space="preserve">Created </w:t>
            </w:r>
            <w:hyperlink r:id="rId9" w:history="1">
              <w:r w:rsidR="00EB0FDC">
                <w:rPr>
                  <w:rStyle w:val="Hyperlink"/>
                </w:rPr>
                <w:t>https://support.google.com/business/answer/6337431</w:t>
              </w:r>
            </w:hyperlink>
          </w:p>
        </w:tc>
      </w:tr>
      <w:tr w:rsidR="00334D44" w:rsidRPr="00EB2D2E" w14:paraId="48E58050" w14:textId="77777777" w:rsidTr="00334D44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78230933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46D76DB0" w14:textId="1140CE31" w:rsidR="00334D44" w:rsidRPr="00BB302C" w:rsidRDefault="00334D44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rFonts w:eastAsia="MS Gothic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197D57A" w14:textId="31F601AA" w:rsidR="00334D44" w:rsidRPr="00BB302C" w:rsidRDefault="00A8180D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G</w:t>
            </w:r>
            <w:r w:rsidR="00EB0FDC">
              <w:rPr>
                <w:rFonts w:ascii="Arial" w:hAnsi="Arial" w:cs="Arial"/>
                <w:color w:val="0D0D0D" w:themeColor="text1" w:themeTint="F2"/>
              </w:rPr>
              <w:t>mBiz</w:t>
            </w:r>
            <w:r>
              <w:rPr>
                <w:rFonts w:ascii="Arial" w:hAnsi="Arial" w:cs="Arial"/>
                <w:color w:val="0D0D0D" w:themeColor="text1" w:themeTint="F2"/>
              </w:rPr>
              <w:t xml:space="preserve"> Profile Accessed / Created</w:t>
            </w:r>
            <w:r w:rsidR="001B40C5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hyperlink r:id="rId10" w:history="1">
              <w:r w:rsidR="001B40C5">
                <w:rPr>
                  <w:rStyle w:val="Hyperlink"/>
                </w:rPr>
                <w:t>https://www.google.com/business/</w:t>
              </w:r>
            </w:hyperlink>
          </w:p>
        </w:tc>
      </w:tr>
    </w:tbl>
    <w:p w14:paraId="70EAFFC1" w14:textId="17CF8A2B" w:rsidR="00334D44" w:rsidRPr="00EB2D2E" w:rsidRDefault="001B40C5" w:rsidP="00334D44">
      <w:pPr>
        <w:pStyle w:val="Heading1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Google Profile</w:t>
      </w:r>
      <w:r w:rsidR="000C4E28" w:rsidRPr="00EB2D2E">
        <w:rPr>
          <w:rFonts w:ascii="Arial" w:hAnsi="Arial" w:cs="Arial"/>
          <w:color w:val="0D0D0D" w:themeColor="text1" w:themeTint="F2"/>
        </w:rPr>
        <w:t xml:space="preserve"> 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334D44" w:rsidRPr="00EB2D2E" w14:paraId="1508410E" w14:textId="77777777" w:rsidTr="008F5AFE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58527427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0262904B" w14:textId="77777777" w:rsidR="00334D44" w:rsidRPr="00BB302C" w:rsidRDefault="00334D44" w:rsidP="008F5AFE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rFonts w:eastAsia="MS Gothic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1A46466B" w14:textId="63632304" w:rsidR="00334D44" w:rsidRPr="00BB302C" w:rsidRDefault="001B40C5" w:rsidP="008F5AFE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Verify The Business Profile </w:t>
            </w:r>
            <w:r w:rsidR="00EB0FDC">
              <w:rPr>
                <w:rFonts w:ascii="Arial" w:hAnsi="Arial" w:cs="Arial"/>
                <w:color w:val="0D0D0D" w:themeColor="text1" w:themeTint="F2"/>
              </w:rPr>
              <w:t xml:space="preserve"> </w:t>
            </w:r>
            <w:hyperlink r:id="rId11" w:history="1">
              <w:r w:rsidR="00EB0FDC">
                <w:rPr>
                  <w:rStyle w:val="Hyperlink"/>
                </w:rPr>
                <w:t>https://support.google.com/business/answer/7107242</w:t>
              </w:r>
            </w:hyperlink>
          </w:p>
        </w:tc>
      </w:tr>
      <w:tr w:rsidR="00334D44" w:rsidRPr="00EB2D2E" w14:paraId="598A8149" w14:textId="77777777" w:rsidTr="008F5AFE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24093986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8B479D1" w14:textId="77777777" w:rsidR="00334D44" w:rsidRPr="00BB302C" w:rsidRDefault="00334D44" w:rsidP="008F5AFE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3EB24EEC" w14:textId="3F88AFD6" w:rsidR="00334D44" w:rsidRPr="00BB302C" w:rsidRDefault="001B40C5" w:rsidP="008F5AFE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Add/Update All Business Information</w:t>
            </w:r>
          </w:p>
        </w:tc>
      </w:tr>
      <w:tr w:rsidR="00334D44" w:rsidRPr="00EB2D2E" w14:paraId="4BC27638" w14:textId="77777777" w:rsidTr="008F5AFE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135669466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318EA749" w14:textId="77777777" w:rsidR="00334D44" w:rsidRPr="00BB302C" w:rsidRDefault="00334D44" w:rsidP="008F5AFE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8B46639" w14:textId="7C98A804" w:rsidR="00334D44" w:rsidRPr="00BB302C" w:rsidRDefault="001B40C5" w:rsidP="008F5AFE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Add/Update Images</w:t>
            </w:r>
          </w:p>
        </w:tc>
      </w:tr>
      <w:tr w:rsidR="00A83B1B" w:rsidRPr="00EB2D2E" w14:paraId="5576326B" w14:textId="77777777" w:rsidTr="008F5AFE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28172294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E3E1031" w14:textId="77777777" w:rsidR="00A83B1B" w:rsidRPr="00BB302C" w:rsidRDefault="00A83B1B" w:rsidP="00A83B1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rFonts w:eastAsia="MS Gothic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E001D71" w14:textId="4BA55114" w:rsidR="00A83B1B" w:rsidRPr="00BB302C" w:rsidRDefault="001B40C5" w:rsidP="00A83B1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Add/Update Business Description </w:t>
            </w:r>
          </w:p>
        </w:tc>
      </w:tr>
      <w:tr w:rsidR="00A83B1B" w:rsidRPr="00EB2D2E" w14:paraId="6A516CB3" w14:textId="77777777" w:rsidTr="008F5AFE">
        <w:sdt>
          <w:sdtPr>
            <w:rPr>
              <w:rFonts w:ascii="Arial" w:hAnsi="Arial" w:cs="Arial"/>
              <w:color w:val="0D0D0D" w:themeColor="text1" w:themeTint="F2"/>
              <w:sz w:val="18"/>
            </w:rPr>
            <w:id w:val="-147890867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188176FF" w14:textId="529ECFDF" w:rsidR="00A83B1B" w:rsidRPr="00BB302C" w:rsidRDefault="00A83B1B" w:rsidP="00A83B1B">
                <w:pPr>
                  <w:pStyle w:val="Checkbox"/>
                  <w:rPr>
                    <w:rFonts w:ascii="Arial" w:hAnsi="Arial" w:cs="Arial"/>
                    <w:color w:val="0D0D0D" w:themeColor="text1" w:themeTint="F2"/>
                    <w:sz w:val="18"/>
                  </w:rPr>
                </w:pPr>
                <w:r w:rsidRPr="00BB302C">
                  <w:rPr>
                    <w:rFonts w:eastAsia="MS Gothic"/>
                    <w:color w:val="0D0D0D" w:themeColor="text1" w:themeTint="F2"/>
                    <w:sz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39BEDDD8" w14:textId="05A8F975" w:rsidR="00A83B1B" w:rsidRPr="00BB302C" w:rsidRDefault="001B40C5" w:rsidP="00A83B1B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Add/Update Website (Link to Appointment Page)</w:t>
            </w:r>
          </w:p>
        </w:tc>
      </w:tr>
      <w:tr w:rsidR="001B40C5" w:rsidRPr="00EB2D2E" w14:paraId="372F5FE4" w14:textId="77777777" w:rsidTr="008F5AFE">
        <w:tc>
          <w:tcPr>
            <w:tcW w:w="219" w:type="pct"/>
          </w:tcPr>
          <w:p w14:paraId="32791FD1" w14:textId="50724166" w:rsidR="001B40C5" w:rsidRPr="00BB302C" w:rsidRDefault="001B40C5" w:rsidP="001B40C5">
            <w:pPr>
              <w:pStyle w:val="Checkbox"/>
              <w:rPr>
                <w:rFonts w:ascii="Arial" w:hAnsi="Arial" w:cs="Arial"/>
                <w:color w:val="0D0D0D" w:themeColor="text1" w:themeTint="F2"/>
                <w:sz w:val="18"/>
              </w:rPr>
            </w:pPr>
            <w:r w:rsidRPr="00BB302C">
              <w:rPr>
                <w:color w:val="0D0D0D" w:themeColor="text1" w:themeTint="F2"/>
                <w:sz w:val="18"/>
              </w:rPr>
              <w:t>☐</w:t>
            </w:r>
          </w:p>
        </w:tc>
        <w:tc>
          <w:tcPr>
            <w:tcW w:w="4781" w:type="pct"/>
          </w:tcPr>
          <w:p w14:paraId="6BC672CF" w14:textId="4EFB9DBE" w:rsidR="001B40C5" w:rsidRPr="00BB302C" w:rsidRDefault="001B40C5" w:rsidP="001B40C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Catalog Current Reviews &amp; Provide A Report To Client</w:t>
            </w:r>
          </w:p>
        </w:tc>
      </w:tr>
      <w:tr w:rsidR="008203CC" w:rsidRPr="00EB2D2E" w14:paraId="704F9721" w14:textId="77777777" w:rsidTr="008F5AFE">
        <w:tc>
          <w:tcPr>
            <w:tcW w:w="219" w:type="pct"/>
          </w:tcPr>
          <w:p w14:paraId="2BB44C58" w14:textId="29F1BB3A" w:rsidR="008203CC" w:rsidRPr="00BB302C" w:rsidRDefault="008203CC" w:rsidP="001B40C5">
            <w:pPr>
              <w:pStyle w:val="Checkbox"/>
              <w:rPr>
                <w:color w:val="0D0D0D" w:themeColor="text1" w:themeTint="F2"/>
                <w:sz w:val="18"/>
              </w:rPr>
            </w:pPr>
            <w:r w:rsidRPr="00BB302C">
              <w:rPr>
                <w:color w:val="0D0D0D" w:themeColor="text1" w:themeTint="F2"/>
                <w:sz w:val="18"/>
              </w:rPr>
              <w:t>☐</w:t>
            </w:r>
          </w:p>
        </w:tc>
        <w:tc>
          <w:tcPr>
            <w:tcW w:w="4781" w:type="pct"/>
          </w:tcPr>
          <w:p w14:paraId="3EE19CF7" w14:textId="6FBDF599" w:rsidR="008203CC" w:rsidRDefault="008203CC" w:rsidP="001B40C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Create Google Biz Shortlink: </w:t>
            </w:r>
            <w:hyperlink r:id="rId12" w:history="1">
              <w:r>
                <w:rPr>
                  <w:rStyle w:val="Hyperlink"/>
                </w:rPr>
                <w:t>https://support.google.com/business/answer/9273900</w:t>
              </w:r>
            </w:hyperlink>
          </w:p>
        </w:tc>
      </w:tr>
    </w:tbl>
    <w:p w14:paraId="7BFECB6B" w14:textId="4D68EAF6" w:rsidR="00B86780" w:rsidRPr="00EB2D2E" w:rsidRDefault="001B40C5">
      <w:pPr>
        <w:pStyle w:val="Heading1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Client Website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5307A6" w:rsidRPr="00EB2D2E" w14:paraId="1D3441F5" w14:textId="77777777">
        <w:sdt>
          <w:sdtPr>
            <w:rPr>
              <w:rFonts w:ascii="Arial" w:hAnsi="Arial" w:cs="Arial"/>
              <w:color w:val="0D0D0D" w:themeColor="text1" w:themeTint="F2"/>
            </w:rPr>
            <w:id w:val="27769519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8CEB138" w14:textId="77777777" w:rsidR="00B86780" w:rsidRPr="00EB2D2E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rFonts w:eastAsia="MS Gothic"/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C719A2C" w14:textId="6292D587" w:rsidR="00B86780" w:rsidRPr="00EB2D2E" w:rsidRDefault="001B40C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Test &amp; Fix Page Speed: </w:t>
            </w:r>
            <w:hyperlink r:id="rId13" w:history="1">
              <w:r>
                <w:rPr>
                  <w:rStyle w:val="Hyperlink"/>
                </w:rPr>
                <w:t>https://developers.google.com/speed/pagespeed/insights/</w:t>
              </w:r>
            </w:hyperlink>
          </w:p>
        </w:tc>
      </w:tr>
      <w:tr w:rsidR="005307A6" w:rsidRPr="00EB2D2E" w14:paraId="2E5B6B26" w14:textId="77777777">
        <w:sdt>
          <w:sdtPr>
            <w:rPr>
              <w:rFonts w:ascii="Arial" w:hAnsi="Arial" w:cs="Arial"/>
              <w:color w:val="0D0D0D" w:themeColor="text1" w:themeTint="F2"/>
            </w:rPr>
            <w:id w:val="-21165132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8D321C7" w14:textId="77777777" w:rsidR="00B86780" w:rsidRPr="00EB2D2E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6C3BDF6" w14:textId="0B81379A" w:rsidR="00B86780" w:rsidRPr="00EB2D2E" w:rsidRDefault="001B40C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Test &amp; Fix Broken Links: </w:t>
            </w:r>
            <w:hyperlink r:id="rId14" w:history="1">
              <w:r>
                <w:rPr>
                  <w:rStyle w:val="Hyperlink"/>
                </w:rPr>
                <w:t>https://www.deadlinkchecker.com/</w:t>
              </w:r>
            </w:hyperlink>
          </w:p>
        </w:tc>
      </w:tr>
      <w:tr w:rsidR="001B40C5" w:rsidRPr="00EB2D2E" w14:paraId="00BEE828" w14:textId="77777777">
        <w:sdt>
          <w:sdtPr>
            <w:rPr>
              <w:rFonts w:ascii="Arial" w:hAnsi="Arial" w:cs="Arial"/>
              <w:color w:val="0D0D0D" w:themeColor="text1" w:themeTint="F2"/>
            </w:rPr>
            <w:id w:val="8661046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2C599902" w14:textId="3841E14A" w:rsidR="001B40C5" w:rsidRDefault="001B40C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44FB427" w14:textId="4BC33B4E" w:rsidR="001B40C5" w:rsidRDefault="001B40C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Test For Mobile Features: </w:t>
            </w:r>
            <w:hyperlink r:id="rId15" w:history="1">
              <w:r>
                <w:rPr>
                  <w:rStyle w:val="Hyperlink"/>
                </w:rPr>
                <w:t>https://search.google.com/test/mobile-friendly</w:t>
              </w:r>
            </w:hyperlink>
          </w:p>
        </w:tc>
      </w:tr>
      <w:tr w:rsidR="005307A6" w:rsidRPr="00EB2D2E" w14:paraId="4A54423D" w14:textId="77777777">
        <w:sdt>
          <w:sdtPr>
            <w:rPr>
              <w:rFonts w:ascii="Arial" w:hAnsi="Arial" w:cs="Arial"/>
              <w:color w:val="0D0D0D" w:themeColor="text1" w:themeTint="F2"/>
            </w:rPr>
            <w:id w:val="-59840705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042A500C" w14:textId="77777777" w:rsidR="00B86780" w:rsidRPr="00EB2D2E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64D9B86" w14:textId="3DF1C36E" w:rsidR="00B86780" w:rsidRPr="00EB2D2E" w:rsidRDefault="001B40C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Add/Update Google Analytics: </w:t>
            </w:r>
            <w:hyperlink r:id="rId16" w:history="1">
              <w:r>
                <w:rPr>
                  <w:rStyle w:val="Hyperlink"/>
                </w:rPr>
                <w:t>https://analytics.google.com/analytics/web/</w:t>
              </w:r>
            </w:hyperlink>
          </w:p>
        </w:tc>
      </w:tr>
      <w:tr w:rsidR="005307A6" w:rsidRPr="00EB2D2E" w14:paraId="5A4913F9" w14:textId="77777777">
        <w:sdt>
          <w:sdtPr>
            <w:rPr>
              <w:rFonts w:ascii="Arial" w:hAnsi="Arial" w:cs="Arial"/>
              <w:color w:val="0D0D0D" w:themeColor="text1" w:themeTint="F2"/>
            </w:rPr>
            <w:id w:val="-177485821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1D7E00D8" w14:textId="5B5A32E5" w:rsidR="00B86780" w:rsidRPr="00EB2D2E" w:rsidRDefault="00736183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rFonts w:eastAsia="MS Gothic"/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5F31A6A" w14:textId="284EF3B3" w:rsidR="00736183" w:rsidRPr="00EB2D2E" w:rsidRDefault="001B40C5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Add Appointment Features (Use Theme, Plugin, or Third-Party Provider) </w:t>
            </w:r>
          </w:p>
        </w:tc>
      </w:tr>
      <w:tr w:rsidR="005307A6" w:rsidRPr="00EB2D2E" w14:paraId="2A6382CA" w14:textId="77777777" w:rsidTr="00986FF3">
        <w:tc>
          <w:tcPr>
            <w:tcW w:w="219" w:type="pct"/>
          </w:tcPr>
          <w:p w14:paraId="20B51E03" w14:textId="73E0EAA4" w:rsidR="00736183" w:rsidRPr="00EB2D2E" w:rsidRDefault="00A21512" w:rsidP="00986FF3">
            <w:pPr>
              <w:pStyle w:val="Checkbox"/>
              <w:rPr>
                <w:rFonts w:ascii="Arial" w:hAnsi="Arial" w:cs="Arial"/>
                <w:color w:val="0D0D0D" w:themeColor="text1" w:themeTint="F2"/>
              </w:rPr>
            </w:pPr>
            <w:r w:rsidRPr="00EB2D2E">
              <w:rPr>
                <w:color w:val="0D0D0D" w:themeColor="text1" w:themeTint="F2"/>
              </w:rPr>
              <w:t>☐</w:t>
            </w:r>
          </w:p>
        </w:tc>
        <w:tc>
          <w:tcPr>
            <w:tcW w:w="4781" w:type="pct"/>
          </w:tcPr>
          <w:p w14:paraId="5F4D0FC9" w14:textId="4B390DED" w:rsidR="00736183" w:rsidRPr="00EB2D2E" w:rsidRDefault="001B40C5" w:rsidP="00986FF3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Add Lead Capture / Free Quote Form Features (Plugin or Third-Party Provider)</w:t>
            </w:r>
          </w:p>
        </w:tc>
      </w:tr>
      <w:tr w:rsidR="001B40C5" w:rsidRPr="00EB2D2E" w14:paraId="098E942F" w14:textId="77777777" w:rsidTr="00986FF3">
        <w:tc>
          <w:tcPr>
            <w:tcW w:w="219" w:type="pct"/>
          </w:tcPr>
          <w:p w14:paraId="77FFF5E8" w14:textId="6A9899C8" w:rsidR="001B40C5" w:rsidRPr="00EB2D2E" w:rsidRDefault="001B40C5" w:rsidP="00986FF3">
            <w:pPr>
              <w:pStyle w:val="Checkbox"/>
              <w:rPr>
                <w:color w:val="0D0D0D" w:themeColor="text1" w:themeTint="F2"/>
              </w:rPr>
            </w:pPr>
            <w:r w:rsidRPr="00EB2D2E">
              <w:rPr>
                <w:color w:val="0D0D0D" w:themeColor="text1" w:themeTint="F2"/>
              </w:rPr>
              <w:t>☐</w:t>
            </w:r>
          </w:p>
        </w:tc>
        <w:tc>
          <w:tcPr>
            <w:tcW w:w="4781" w:type="pct"/>
          </w:tcPr>
          <w:p w14:paraId="3189ABBF" w14:textId="0D489A78" w:rsidR="001B40C5" w:rsidRDefault="001B40C5" w:rsidP="00986FF3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Update Business Information (Ensure Telephone Is Present &amp; Clickable)</w:t>
            </w:r>
          </w:p>
        </w:tc>
      </w:tr>
      <w:tr w:rsidR="005307A6" w:rsidRPr="00EB2D2E" w14:paraId="7DEE14F1" w14:textId="77777777" w:rsidTr="00986FF3">
        <w:tc>
          <w:tcPr>
            <w:tcW w:w="219" w:type="pct"/>
          </w:tcPr>
          <w:p w14:paraId="469D4105" w14:textId="2C2B18E3" w:rsidR="00736183" w:rsidRPr="00EB2D2E" w:rsidRDefault="00A21512" w:rsidP="00986FF3">
            <w:pPr>
              <w:pStyle w:val="Checkbox"/>
              <w:rPr>
                <w:rFonts w:ascii="Arial" w:hAnsi="Arial" w:cs="Arial"/>
                <w:color w:val="0D0D0D" w:themeColor="text1" w:themeTint="F2"/>
              </w:rPr>
            </w:pPr>
            <w:r w:rsidRPr="00EB2D2E">
              <w:rPr>
                <w:color w:val="0D0D0D" w:themeColor="text1" w:themeTint="F2"/>
              </w:rPr>
              <w:t>☐</w:t>
            </w:r>
          </w:p>
        </w:tc>
        <w:tc>
          <w:tcPr>
            <w:tcW w:w="4781" w:type="pct"/>
          </w:tcPr>
          <w:p w14:paraId="19D43B27" w14:textId="6661CCBE" w:rsidR="00736183" w:rsidRPr="00EB2D2E" w:rsidRDefault="001B40C5" w:rsidP="00986FF3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Refresh Content / Images If Necessary </w:t>
            </w:r>
          </w:p>
        </w:tc>
      </w:tr>
    </w:tbl>
    <w:p w14:paraId="0F366C85" w14:textId="6CB5F292" w:rsidR="00B86780" w:rsidRPr="00EB2D2E" w:rsidRDefault="008203CC">
      <w:pPr>
        <w:pStyle w:val="Heading1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Prompting Reviews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3: PACKING FOR THE TRIP"/>
      </w:tblPr>
      <w:tblGrid>
        <w:gridCol w:w="391"/>
        <w:gridCol w:w="8541"/>
      </w:tblGrid>
      <w:tr w:rsidR="005307A6" w:rsidRPr="00EB2D2E" w14:paraId="262514EB" w14:textId="77777777">
        <w:sdt>
          <w:sdtPr>
            <w:rPr>
              <w:rFonts w:ascii="Arial" w:hAnsi="Arial" w:cs="Arial"/>
              <w:color w:val="0D0D0D" w:themeColor="text1" w:themeTint="F2"/>
            </w:rPr>
            <w:id w:val="5080287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35EDDD58" w14:textId="77777777" w:rsidR="00B86780" w:rsidRPr="00EB2D2E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rFonts w:eastAsia="MS Gothic"/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1514733" w14:textId="0E570CE0" w:rsidR="00B86780" w:rsidRPr="00EB2D2E" w:rsidRDefault="008203CC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Include signage or postcard at point of sales that prompts reviews to Google (use shortlink)</w:t>
            </w:r>
          </w:p>
        </w:tc>
      </w:tr>
      <w:tr w:rsidR="005307A6" w:rsidRPr="00EB2D2E" w14:paraId="13C108C3" w14:textId="77777777">
        <w:sdt>
          <w:sdtPr>
            <w:rPr>
              <w:rFonts w:ascii="Arial" w:hAnsi="Arial" w:cs="Arial"/>
              <w:color w:val="0D0D0D" w:themeColor="text1" w:themeTint="F2"/>
            </w:rPr>
            <w:id w:val="-118736582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77A04759" w14:textId="77777777" w:rsidR="00B86780" w:rsidRPr="00EB2D2E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ADE0DB7" w14:textId="000CC49B" w:rsidR="00B86780" w:rsidRPr="00EB2D2E" w:rsidRDefault="008203CC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Include verbiage on point of sales materials that prompts reviews (use shortlink)</w:t>
            </w:r>
          </w:p>
        </w:tc>
      </w:tr>
      <w:tr w:rsidR="005307A6" w:rsidRPr="00EB2D2E" w14:paraId="688FC1D3" w14:textId="77777777">
        <w:sdt>
          <w:sdtPr>
            <w:rPr>
              <w:rFonts w:ascii="Arial" w:hAnsi="Arial" w:cs="Arial"/>
              <w:color w:val="0D0D0D" w:themeColor="text1" w:themeTint="F2"/>
            </w:rPr>
            <w:id w:val="-17989387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6F79EE2A" w14:textId="77777777" w:rsidR="00B86780" w:rsidRPr="00EB2D2E" w:rsidRDefault="00522F55">
                <w:pPr>
                  <w:pStyle w:val="Checkbox"/>
                  <w:rPr>
                    <w:rFonts w:ascii="Arial" w:hAnsi="Arial" w:cs="Arial"/>
                    <w:color w:val="0D0D0D" w:themeColor="text1" w:themeTint="F2"/>
                  </w:rPr>
                </w:pPr>
                <w:r w:rsidRPr="00EB2D2E">
                  <w:rPr>
                    <w:color w:val="0D0D0D" w:themeColor="text1" w:themeTint="F2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33B2AC7B" w14:textId="2DEB33E5" w:rsidR="00B86780" w:rsidRPr="00EB2D2E" w:rsidRDefault="008203CC">
            <w:pPr>
              <w:pStyle w:val="List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Add a “leave review” button to the website (use shortlink)</w:t>
            </w:r>
          </w:p>
        </w:tc>
      </w:tr>
    </w:tbl>
    <w:p w14:paraId="7FF339DE" w14:textId="4D118F56" w:rsidR="00B86780" w:rsidRDefault="00B86780" w:rsidP="00E927C1">
      <w:pPr>
        <w:rPr>
          <w:rFonts w:ascii="Arial" w:hAnsi="Arial" w:cs="Arial"/>
          <w:color w:val="0D0D0D" w:themeColor="text1" w:themeTint="F2"/>
        </w:rPr>
      </w:pPr>
    </w:p>
    <w:p w14:paraId="35B4AD29" w14:textId="66C3426A" w:rsidR="008203CC" w:rsidRDefault="008203CC" w:rsidP="00E927C1">
      <w:pPr>
        <w:rPr>
          <w:rFonts w:ascii="Arial" w:hAnsi="Arial" w:cs="Arial"/>
          <w:color w:val="0D0D0D" w:themeColor="text1" w:themeTint="F2"/>
        </w:rPr>
      </w:pPr>
    </w:p>
    <w:p w14:paraId="6BD7DA9C" w14:textId="77777777" w:rsidR="00EB0FDC" w:rsidRDefault="00EB0FDC" w:rsidP="00E927C1">
      <w:pPr>
        <w:rPr>
          <w:rFonts w:ascii="Arial" w:hAnsi="Arial" w:cs="Arial"/>
          <w:color w:val="0D0D0D" w:themeColor="text1" w:themeTint="F2"/>
        </w:rPr>
      </w:pPr>
    </w:p>
    <w:p w14:paraId="2E557332" w14:textId="1F3106E1" w:rsidR="008203CC" w:rsidRDefault="008203CC" w:rsidP="00E927C1">
      <w:pPr>
        <w:rPr>
          <w:rFonts w:ascii="Arial" w:hAnsi="Arial" w:cs="Arial"/>
          <w:color w:val="0D0D0D" w:themeColor="text1" w:themeTint="F2"/>
        </w:rPr>
      </w:pPr>
    </w:p>
    <w:p w14:paraId="36E1A4AE" w14:textId="77777777" w:rsidR="008203CC" w:rsidRDefault="008203CC" w:rsidP="00E927C1">
      <w:pPr>
        <w:rPr>
          <w:rFonts w:ascii="Arial" w:hAnsi="Arial" w:cs="Arial"/>
          <w:color w:val="0D0D0D" w:themeColor="text1" w:themeTint="F2"/>
        </w:rPr>
      </w:pPr>
    </w:p>
    <w:p w14:paraId="24762E92" w14:textId="097770DE" w:rsidR="0031772E" w:rsidRDefault="0031772E" w:rsidP="00E927C1">
      <w:pPr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lastRenderedPageBreak/>
        <w:t>Record Keeping:</w:t>
      </w:r>
    </w:p>
    <w:p w14:paraId="05086E1F" w14:textId="7684D379" w:rsidR="0031772E" w:rsidRPr="00EB2D2E" w:rsidRDefault="0031772E" w:rsidP="00E927C1">
      <w:pPr>
        <w:rPr>
          <w:rFonts w:ascii="Arial" w:hAnsi="Arial" w:cs="Arial"/>
          <w:color w:val="0D0D0D" w:themeColor="text1" w:themeTint="F2"/>
        </w:rPr>
      </w:pPr>
      <w:r w:rsidRPr="0031772E">
        <w:rPr>
          <w:rFonts w:ascii="Arial" w:hAnsi="Arial" w:cs="Arial"/>
          <w:noProof/>
          <w:color w:val="0D0D0D" w:themeColor="text1" w:themeTint="F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556568" wp14:editId="228E7072">
                <wp:simplePos x="0" y="0"/>
                <wp:positionH relativeFrom="column">
                  <wp:posOffset>-9525</wp:posOffset>
                </wp:positionH>
                <wp:positionV relativeFrom="paragraph">
                  <wp:posOffset>121920</wp:posOffset>
                </wp:positionV>
                <wp:extent cx="5261610" cy="1404620"/>
                <wp:effectExtent l="0" t="0" r="15240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16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CE504" w14:textId="47D6DF15" w:rsidR="0031772E" w:rsidRPr="0031772E" w:rsidRDefault="008203CC">
                            <w:pPr>
                              <w:rPr>
                                <w:u w:val="single"/>
                              </w:rPr>
                            </w:pPr>
                            <w:r>
                              <w:t>Client</w:t>
                            </w:r>
                            <w:r w:rsidR="0031772E">
                              <w:t xml:space="preserve"> Name: </w:t>
                            </w:r>
                            <w:r w:rsidR="0031772E">
                              <w:tab/>
                            </w:r>
                            <w:r w:rsidR="0031772E"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23D48C83" w14:textId="3AF28956" w:rsidR="0031772E" w:rsidRPr="0031772E" w:rsidRDefault="0031772E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Campaign: </w:t>
                            </w:r>
                            <w:r w:rsidR="008203CC"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42263174" w14:textId="49878BE1" w:rsidR="0031772E" w:rsidRDefault="0031772E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Website URL: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700E20E9" w14:textId="0747ABFA" w:rsidR="0031772E" w:rsidRPr="0031772E" w:rsidRDefault="008E1457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GmB </w:t>
                            </w:r>
                            <w:r w:rsidR="008203CC">
                              <w:t>Shortlink</w:t>
                            </w:r>
                            <w:r w:rsidR="0031772E" w:rsidRPr="0031772E">
                              <w:t xml:space="preserve"> URL:</w:t>
                            </w:r>
                            <w:r w:rsidR="0031772E">
                              <w:t xml:space="preserve"> </w:t>
                            </w:r>
                            <w:r w:rsidR="0031772E"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  <w:r w:rsidR="0031772E"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03690714" w14:textId="2615C008" w:rsidR="0031772E" w:rsidRPr="0031772E" w:rsidRDefault="0031772E">
                            <w:pPr>
                              <w:rPr>
                                <w:u w:val="single"/>
                              </w:rPr>
                            </w:pPr>
                            <w:r w:rsidRPr="0031772E">
                              <w:t>Google Account:</w: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0154CAF6" w14:textId="5A692AA1" w:rsidR="0031772E" w:rsidRPr="0031772E" w:rsidRDefault="0031772E" w:rsidP="0031772E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Date: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6971784B" w14:textId="44FEE2EF" w:rsidR="0031772E" w:rsidRDefault="0031772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5565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75pt;margin-top:9.6pt;width:414.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">
                <v:textbox style="mso-fit-shape-to-text:t">
                  <w:txbxContent>
                    <w:p w14:paraId="150CE504" w14:textId="47D6DF15" w:rsidR="0031772E" w:rsidRPr="0031772E" w:rsidRDefault="008203CC">
                      <w:pPr>
                        <w:rPr>
                          <w:u w:val="single"/>
                        </w:rPr>
                      </w:pPr>
                      <w:r>
                        <w:t>Client</w:t>
                      </w:r>
                      <w:r w:rsidR="0031772E">
                        <w:t xml:space="preserve"> Name: </w:t>
                      </w:r>
                      <w:r w:rsidR="0031772E">
                        <w:tab/>
                      </w:r>
                      <w:r w:rsidR="0031772E"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</w:p>
                    <w:p w14:paraId="23D48C83" w14:textId="3AF28956" w:rsidR="0031772E" w:rsidRPr="0031772E" w:rsidRDefault="0031772E">
                      <w:pPr>
                        <w:rPr>
                          <w:u w:val="single"/>
                        </w:rPr>
                      </w:pPr>
                      <w:r>
                        <w:t xml:space="preserve">Campaign: </w:t>
                      </w:r>
                      <w:r w:rsidR="008203CC">
                        <w:tab/>
                      </w:r>
                      <w: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42263174" w14:textId="49878BE1" w:rsidR="0031772E" w:rsidRDefault="0031772E">
                      <w:pPr>
                        <w:rPr>
                          <w:u w:val="single"/>
                        </w:rPr>
                      </w:pPr>
                      <w:r>
                        <w:t xml:space="preserve">Website URL: </w:t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700E20E9" w14:textId="0747ABFA" w:rsidR="0031772E" w:rsidRPr="0031772E" w:rsidRDefault="008E1457">
                      <w:pPr>
                        <w:rPr>
                          <w:u w:val="single"/>
                        </w:rPr>
                      </w:pPr>
                      <w:r>
                        <w:t xml:space="preserve">GmB </w:t>
                      </w:r>
                      <w:r w:rsidR="008203CC">
                        <w:t>Shortlink</w:t>
                      </w:r>
                      <w:r w:rsidR="0031772E" w:rsidRPr="0031772E">
                        <w:t xml:space="preserve"> URL:</w:t>
                      </w:r>
                      <w:r w:rsidR="0031772E">
                        <w:t xml:space="preserve"> </w:t>
                      </w:r>
                      <w:r w:rsidR="0031772E"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  <w:r w:rsidR="0031772E">
                        <w:rPr>
                          <w:u w:val="single"/>
                        </w:rPr>
                        <w:tab/>
                      </w:r>
                    </w:p>
                    <w:p w14:paraId="03690714" w14:textId="2615C008" w:rsidR="0031772E" w:rsidRPr="0031772E" w:rsidRDefault="0031772E">
                      <w:pPr>
                        <w:rPr>
                          <w:u w:val="single"/>
                        </w:rPr>
                      </w:pPr>
                      <w:r w:rsidRPr="0031772E">
                        <w:t>Google Account:</w:t>
                      </w:r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0154CAF6" w14:textId="5A692AA1" w:rsidR="0031772E" w:rsidRPr="0031772E" w:rsidRDefault="0031772E" w:rsidP="0031772E">
                      <w:pPr>
                        <w:rPr>
                          <w:u w:val="single"/>
                        </w:rPr>
                      </w:pPr>
                      <w:r>
                        <w:t xml:space="preserve">Date: 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6971784B" w14:textId="44FEE2EF" w:rsidR="0031772E" w:rsidRDefault="0031772E"/>
                  </w:txbxContent>
                </v:textbox>
                <w10:wrap type="square"/>
              </v:shape>
            </w:pict>
          </mc:Fallback>
        </mc:AlternateContent>
      </w:r>
    </w:p>
    <w:sectPr w:rsidR="0031772E" w:rsidRPr="00EB2D2E" w:rsidSect="009B12CE">
      <w:footerReference w:type="default" r:id="rId17"/>
      <w:headerReference w:type="first" r:id="rId18"/>
      <w:pgSz w:w="12240" w:h="15840"/>
      <w:pgMar w:top="1080" w:right="1080" w:bottom="720" w:left="2232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8B057" w14:textId="77777777" w:rsidR="009B12CE" w:rsidRDefault="009B12CE">
      <w:pPr>
        <w:spacing w:before="0" w:line="240" w:lineRule="auto"/>
      </w:pPr>
      <w:r>
        <w:separator/>
      </w:r>
    </w:p>
  </w:endnote>
  <w:endnote w:type="continuationSeparator" w:id="0">
    <w:p w14:paraId="14647C63" w14:textId="77777777" w:rsidR="009B12CE" w:rsidRDefault="009B12C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61436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53C2ED" w14:textId="774417C6" w:rsidR="001F4A54" w:rsidRDefault="001F4A54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46869EF" w14:textId="021C5E21" w:rsidR="00B86780" w:rsidRDefault="00B867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6FF575" w14:textId="77777777" w:rsidR="009B12CE" w:rsidRDefault="009B12CE">
      <w:pPr>
        <w:spacing w:before="0" w:line="240" w:lineRule="auto"/>
      </w:pPr>
      <w:r>
        <w:separator/>
      </w:r>
    </w:p>
  </w:footnote>
  <w:footnote w:type="continuationSeparator" w:id="0">
    <w:p w14:paraId="18EB4A7E" w14:textId="77777777" w:rsidR="009B12CE" w:rsidRDefault="009B12C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D73" w14:textId="41B49294" w:rsidR="005307A6" w:rsidRPr="00EB2D2E" w:rsidRDefault="00A8180D" w:rsidP="005307A6">
    <w:pPr>
      <w:pStyle w:val="Header"/>
      <w:tabs>
        <w:tab w:val="clear" w:pos="4680"/>
        <w:tab w:val="center" w:pos="4230"/>
      </w:tabs>
      <w:jc w:val="center"/>
      <w:rPr>
        <w:rFonts w:ascii="Arial" w:hAnsi="Arial" w:cs="Arial"/>
      </w:rPr>
    </w:pPr>
    <w:r>
      <w:rPr>
        <w:rFonts w:ascii="Arial" w:hAnsi="Arial" w:cs="Arial"/>
      </w:rPr>
      <w:t xml:space="preserve">Client Service Checklist | </w:t>
    </w:r>
    <w:r w:rsidR="00521051">
      <w:rPr>
        <w:rFonts w:ascii="Arial" w:hAnsi="Arial" w:cs="Arial"/>
      </w:rPr>
      <w:t>Roofing Contractor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6A50EF"/>
    <w:multiLevelType w:val="hybridMultilevel"/>
    <w:tmpl w:val="099CFD5E"/>
    <w:lvl w:ilvl="0" w:tplc="B34CED3A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85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AAF"/>
    <w:rsid w:val="000A4599"/>
    <w:rsid w:val="000C4E28"/>
    <w:rsid w:val="000F44E6"/>
    <w:rsid w:val="00111EFF"/>
    <w:rsid w:val="001B40C5"/>
    <w:rsid w:val="001D29C5"/>
    <w:rsid w:val="001F4A54"/>
    <w:rsid w:val="00223DF9"/>
    <w:rsid w:val="00247212"/>
    <w:rsid w:val="0031772E"/>
    <w:rsid w:val="00334D44"/>
    <w:rsid w:val="00351AB0"/>
    <w:rsid w:val="00521051"/>
    <w:rsid w:val="00522F55"/>
    <w:rsid w:val="005307A6"/>
    <w:rsid w:val="00622D13"/>
    <w:rsid w:val="00736183"/>
    <w:rsid w:val="007977A2"/>
    <w:rsid w:val="007C1C1C"/>
    <w:rsid w:val="008203CC"/>
    <w:rsid w:val="008852DB"/>
    <w:rsid w:val="008B1FF6"/>
    <w:rsid w:val="008E1457"/>
    <w:rsid w:val="0095084B"/>
    <w:rsid w:val="009B12CE"/>
    <w:rsid w:val="00A02A88"/>
    <w:rsid w:val="00A21512"/>
    <w:rsid w:val="00A8180D"/>
    <w:rsid w:val="00A82AAF"/>
    <w:rsid w:val="00A83B1B"/>
    <w:rsid w:val="00B86780"/>
    <w:rsid w:val="00BB302C"/>
    <w:rsid w:val="00BE72EA"/>
    <w:rsid w:val="00C4695A"/>
    <w:rsid w:val="00C547DA"/>
    <w:rsid w:val="00C54DE2"/>
    <w:rsid w:val="00E927C1"/>
    <w:rsid w:val="00EB0FDC"/>
    <w:rsid w:val="00EB2D2E"/>
    <w:rsid w:val="00EB46D4"/>
    <w:rsid w:val="00EE082F"/>
    <w:rsid w:val="00FD650D"/>
    <w:rsid w:val="00FE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6C327"/>
  <w15:chartTrackingRefBased/>
  <w15:docId w15:val="{5368330C-37BE-4FEA-9FDD-1B903350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  <w14:ligatures w14:val="standard"/>
      </w:rPr>
    </w:rPrDefault>
    <w:pPrDefault>
      <w:pPr>
        <w:spacing w:before="12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2"/>
    <w:qFormat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Heading2">
    <w:name w:val="heading 2"/>
    <w:basedOn w:val="Normal"/>
    <w:next w:val="Normal"/>
    <w:link w:val="Heading2Char"/>
    <w:uiPriority w:val="2"/>
    <w:semiHidden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pPr>
      <w:spacing w:before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Heading1Char">
    <w:name w:val="Heading 1 Char"/>
    <w:basedOn w:val="DefaultParagraphFont"/>
    <w:link w:val="Heading1"/>
    <w:uiPriority w:val="2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List">
    <w:name w:val="List"/>
    <w:basedOn w:val="Normal"/>
    <w:uiPriority w:val="1"/>
    <w:unhideWhenUsed/>
    <w:qFormat/>
    <w:pPr>
      <w:ind w:right="720"/>
    </w:pPr>
  </w:style>
  <w:style w:type="paragraph" w:customStyle="1" w:styleId="Checkbox">
    <w:name w:val="Checkbox"/>
    <w:basedOn w:val="Normal"/>
    <w:uiPriority w:val="1"/>
    <w:qFormat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customStyle="1" w:styleId="Heading2Char">
    <w:name w:val="Heading 2 Char"/>
    <w:basedOn w:val="DefaultParagraphFont"/>
    <w:link w:val="Heading2"/>
    <w:uiPriority w:val="2"/>
    <w:semiHidden/>
    <w:rPr>
      <w:rFonts w:asciiTheme="majorHAnsi" w:eastAsiaTheme="majorEastAsia" w:hAnsiTheme="majorHAnsi" w:cstheme="majorBidi"/>
      <w:sz w:val="24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character" w:styleId="Hyperlink">
    <w:name w:val="Hyperlink"/>
    <w:basedOn w:val="DefaultParagraphFont"/>
    <w:uiPriority w:val="99"/>
    <w:unhideWhenUsed/>
    <w:rsid w:val="00334D44"/>
    <w:rPr>
      <w:color w:val="0070C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08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evelopers.google.com/speed/pagespeed/insights/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upport.google.com/business/answer/927390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analytics.google.com/analytics/web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pport.google.com/business/answer/710724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earch.google.com/test/mobile-friendly" TargetMode="External"/><Relationship Id="rId10" Type="http://schemas.openxmlformats.org/officeDocument/2006/relationships/hyperlink" Target="https://www.google.com/business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support.google.com/business/answer/6337431" TargetMode="External"/><Relationship Id="rId14" Type="http://schemas.openxmlformats.org/officeDocument/2006/relationships/hyperlink" Target="https://www.deadlinkchecker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u\AppData\Roaming\Microsoft\Templates\Business%20trip%20checklist.dotx" TargetMode="External"/></Relationships>
</file>

<file path=word/theme/theme1.xml><?xml version="1.0" encoding="utf-8"?>
<a:theme xmlns:a="http://schemas.openxmlformats.org/drawingml/2006/main" name="Office Theme">
  <a:themeElements>
    <a:clrScheme name="Travel Planning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0070C0"/>
      </a:hlink>
      <a:folHlink>
        <a:srgbClr val="7030A0"/>
      </a:folHlink>
    </a:clrScheme>
    <a:fontScheme name="Travel Planning">
      <a:majorFont>
        <a:latin typeface="Franklin Gothic Medium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A37DC0D1-2D2C-4DF1-91BC-73D37CE872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313936-D4AA-4FB8-9668-3D8B3D156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trip checklist.dotx</Template>
  <TotalTime>23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Luther</dc:creator>
  <cp:keywords/>
  <cp:lastModifiedBy>LL</cp:lastModifiedBy>
  <cp:revision>8</cp:revision>
  <cp:lastPrinted>2012-07-31T23:37:00Z</cp:lastPrinted>
  <dcterms:created xsi:type="dcterms:W3CDTF">2019-07-02T22:31:00Z</dcterms:created>
  <dcterms:modified xsi:type="dcterms:W3CDTF">2024-02-28T15:19:00Z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TC031997469991</vt:lpwstr>
  </property>
</Properties>
</file>