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158"/>
        <w:gridCol w:w="8957"/>
      </w:tblGrid>
      <w:tr w:rsidR="005307A6" w:rsidRPr="00EB2D2E" w14:paraId="3CF44410" w14:textId="77777777">
        <w:trPr>
          <w:trHeight w:val="1008"/>
          <w:jc w:val="right"/>
        </w:trPr>
        <w:tc>
          <w:tcPr>
            <w:tcW w:w="965" w:type="dxa"/>
          </w:tcPr>
          <w:p w14:paraId="2C3D97E6" w14:textId="77777777" w:rsidR="00B86780" w:rsidRPr="00EB2D2E" w:rsidRDefault="00B86780">
            <w:pPr>
              <w:pStyle w:val="NoSpacing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158" w:type="dxa"/>
            <w:vAlign w:val="center"/>
          </w:tcPr>
          <w:p w14:paraId="51F91A8F" w14:textId="77777777" w:rsidR="00B86780" w:rsidRPr="00EB2D2E" w:rsidRDefault="00B86780">
            <w:pPr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8957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Heading table for Business Trip Checklist."/>
            </w:tblPr>
            <w:tblGrid>
              <w:gridCol w:w="8957"/>
            </w:tblGrid>
            <w:tr w:rsidR="005307A6" w:rsidRPr="00EB2D2E" w14:paraId="3B238733" w14:textId="77777777">
              <w:trPr>
                <w:trHeight w:hRule="exact" w:val="86"/>
              </w:trPr>
              <w:tc>
                <w:tcPr>
                  <w:tcW w:w="5000" w:type="pct"/>
                  <w:tcBorders>
                    <w:top w:val="single" w:sz="8" w:space="0" w:color="4F271C" w:themeColor="text2"/>
                    <w:bottom w:val="single" w:sz="8" w:space="0" w:color="4F271C" w:themeColor="text2"/>
                  </w:tcBorders>
                </w:tcPr>
                <w:p w14:paraId="5C7CCF24" w14:textId="77777777" w:rsidR="00B86780" w:rsidRPr="00EB2D2E" w:rsidRDefault="00B86780">
                  <w:pPr>
                    <w:pStyle w:val="NoSpacing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</w:tc>
            </w:tr>
            <w:tr w:rsidR="005307A6" w:rsidRPr="00EB2D2E" w14:paraId="5B35F655" w14:textId="77777777" w:rsidTr="005307A6">
              <w:trPr>
                <w:trHeight w:val="720"/>
              </w:trPr>
              <w:tc>
                <w:tcPr>
                  <w:tcW w:w="5000" w:type="pct"/>
                  <w:tcBorders>
                    <w:top w:val="single" w:sz="8" w:space="0" w:color="4F271C" w:themeColor="text2"/>
                  </w:tcBorders>
                  <w:shd w:val="clear" w:color="auto" w:fill="D9D9D9" w:themeFill="background1" w:themeFillShade="D9"/>
                  <w:vAlign w:val="center"/>
                </w:tcPr>
                <w:p w14:paraId="5D067150" w14:textId="08254BB7" w:rsidR="00B86780" w:rsidRPr="00EB2D2E" w:rsidRDefault="001522F2" w:rsidP="00A8180D">
                  <w:pPr>
                    <w:pStyle w:val="Title"/>
                    <w:jc w:val="center"/>
                    <w:rPr>
                      <w:rFonts w:ascii="Arial" w:hAnsi="Arial" w:cs="Arial"/>
                      <w:color w:val="0D0D0D" w:themeColor="text1" w:themeTint="F2"/>
                    </w:rPr>
                  </w:pPr>
                  <w:r>
                    <w:rPr>
                      <w:rFonts w:ascii="Arial" w:hAnsi="Arial" w:cs="Arial"/>
                      <w:color w:val="0D0D0D" w:themeColor="text1" w:themeTint="F2"/>
                      <w:sz w:val="56"/>
                    </w:rPr>
                    <w:t>Roof</w:t>
                  </w:r>
                  <w:r w:rsidR="00BF61B2">
                    <w:rPr>
                      <w:rFonts w:ascii="Arial" w:hAnsi="Arial" w:cs="Arial"/>
                      <w:color w:val="0D0D0D" w:themeColor="text1" w:themeTint="F2"/>
                      <w:sz w:val="56"/>
                    </w:rPr>
                    <w:t>er</w:t>
                  </w:r>
                  <w:r>
                    <w:rPr>
                      <w:rFonts w:ascii="Arial" w:hAnsi="Arial" w:cs="Arial"/>
                      <w:color w:val="0D0D0D" w:themeColor="text1" w:themeTint="F2"/>
                      <w:sz w:val="56"/>
                    </w:rPr>
                    <w:t xml:space="preserve"> </w:t>
                  </w:r>
                  <w:r w:rsidR="00E932AC">
                    <w:rPr>
                      <w:rFonts w:ascii="Arial" w:hAnsi="Arial" w:cs="Arial"/>
                      <w:color w:val="0D0D0D" w:themeColor="text1" w:themeTint="F2"/>
                      <w:sz w:val="56"/>
                    </w:rPr>
                    <w:t>Prospecting</w:t>
                  </w:r>
                </w:p>
              </w:tc>
            </w:tr>
            <w:tr w:rsidR="005307A6" w:rsidRPr="00EB2D2E" w14:paraId="4068C959" w14:textId="77777777" w:rsidTr="005307A6">
              <w:trPr>
                <w:trHeight w:hRule="exact" w:val="144"/>
              </w:trPr>
              <w:tc>
                <w:tcPr>
                  <w:tcW w:w="5000" w:type="pct"/>
                  <w:shd w:val="clear" w:color="auto" w:fill="0D0D0D" w:themeFill="text1" w:themeFillTint="F2"/>
                </w:tcPr>
                <w:p w14:paraId="403806C7" w14:textId="77777777" w:rsidR="00B86780" w:rsidRPr="00EB2D2E" w:rsidRDefault="00B86780">
                  <w:pPr>
                    <w:pStyle w:val="NoSpacing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</w:tc>
            </w:tr>
          </w:tbl>
          <w:p w14:paraId="0F0138FF" w14:textId="4EE8DD72" w:rsidR="000C4E28" w:rsidRPr="00EB2D2E" w:rsidRDefault="000C4E28" w:rsidP="00E932AC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EB2D2E">
              <w:rPr>
                <w:rFonts w:ascii="Arial" w:hAnsi="Arial" w:cs="Arial"/>
                <w:color w:val="0D0D0D" w:themeColor="text1" w:themeTint="F2"/>
              </w:rPr>
              <w:t xml:space="preserve">Use this checklist along with the main </w:t>
            </w:r>
            <w:r w:rsidR="00A8180D">
              <w:rPr>
                <w:rFonts w:ascii="Arial" w:hAnsi="Arial" w:cs="Arial"/>
                <w:color w:val="0D0D0D" w:themeColor="text1" w:themeTint="F2"/>
              </w:rPr>
              <w:t>training</w:t>
            </w:r>
            <w:r w:rsidRPr="00EB2D2E">
              <w:rPr>
                <w:rFonts w:ascii="Arial" w:hAnsi="Arial" w:cs="Arial"/>
                <w:color w:val="0D0D0D" w:themeColor="text1" w:themeTint="F2"/>
              </w:rPr>
              <w:t xml:space="preserve"> to help you stay organized as you </w:t>
            </w:r>
            <w:r w:rsidR="00E932AC">
              <w:rPr>
                <w:rFonts w:ascii="Arial" w:hAnsi="Arial" w:cs="Arial"/>
                <w:color w:val="0D0D0D" w:themeColor="text1" w:themeTint="F2"/>
              </w:rPr>
              <w:t>prospect for</w:t>
            </w:r>
            <w:r w:rsidR="00A8180D">
              <w:rPr>
                <w:rFonts w:ascii="Arial" w:hAnsi="Arial" w:cs="Arial"/>
                <w:color w:val="0D0D0D" w:themeColor="text1" w:themeTint="F2"/>
              </w:rPr>
              <w:t xml:space="preserve"> clients</w:t>
            </w:r>
            <w:r w:rsidRPr="00EB2D2E">
              <w:rPr>
                <w:rFonts w:ascii="Arial" w:hAnsi="Arial" w:cs="Arial"/>
                <w:color w:val="0D0D0D" w:themeColor="text1" w:themeTint="F2"/>
              </w:rPr>
              <w:t>.</w:t>
            </w:r>
          </w:p>
        </w:tc>
      </w:tr>
    </w:tbl>
    <w:p w14:paraId="01E3E0D9" w14:textId="6513F2C1" w:rsidR="00B86780" w:rsidRPr="00EB2D2E" w:rsidRDefault="00E10B95">
      <w:pPr>
        <w:pStyle w:val="Heading1"/>
        <w:spacing w:before="620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Setup Steps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1: WHILE YOU ARE AWAY: PREPARING THE OFFICE"/>
      </w:tblPr>
      <w:tblGrid>
        <w:gridCol w:w="391"/>
        <w:gridCol w:w="8539"/>
      </w:tblGrid>
      <w:tr w:rsidR="005307A6" w:rsidRPr="00EB2D2E" w14:paraId="60CDE9F8" w14:textId="77777777" w:rsidTr="00334D44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38286935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1E359FCE" w14:textId="0C6B36F1" w:rsidR="00B86780" w:rsidRPr="00BB302C" w:rsidRDefault="00A82AAF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rFonts w:eastAsia="MS Gothic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A405372" w14:textId="0D701309" w:rsidR="00B86780" w:rsidRPr="00BB302C" w:rsidRDefault="00E10B9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 w:rsidRPr="00E10B95">
              <w:rPr>
                <w:rFonts w:ascii="Arial" w:hAnsi="Arial" w:cs="Arial"/>
                <w:color w:val="0D0D0D" w:themeColor="text1" w:themeTint="F2"/>
              </w:rPr>
              <w:t>Select a geographic area in which to promote your service</w:t>
            </w:r>
          </w:p>
        </w:tc>
      </w:tr>
      <w:tr w:rsidR="005307A6" w:rsidRPr="00EB2D2E" w14:paraId="01FC4B0A" w14:textId="77777777" w:rsidTr="00334D44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42425696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5695B9B7" w14:textId="77777777" w:rsidR="00B86780" w:rsidRPr="00BB302C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9028D87" w14:textId="37051812" w:rsidR="00B86780" w:rsidRPr="00BB302C" w:rsidRDefault="00E10B9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 w:rsidRPr="00E10B95">
              <w:rPr>
                <w:rFonts w:ascii="Arial" w:hAnsi="Arial" w:cs="Arial"/>
                <w:color w:val="0D0D0D" w:themeColor="text1" w:themeTint="F2"/>
              </w:rPr>
              <w:t xml:space="preserve">Select </w:t>
            </w:r>
            <w:r w:rsidR="00D97BD7" w:rsidRPr="00E10B95">
              <w:rPr>
                <w:rFonts w:ascii="Arial" w:hAnsi="Arial" w:cs="Arial"/>
                <w:color w:val="0D0D0D" w:themeColor="text1" w:themeTint="F2"/>
              </w:rPr>
              <w:t>a</w:t>
            </w:r>
            <w:r w:rsidRPr="00E10B95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="00B52795">
              <w:rPr>
                <w:rFonts w:ascii="Arial" w:hAnsi="Arial" w:cs="Arial"/>
                <w:color w:val="0D0D0D" w:themeColor="text1" w:themeTint="F2"/>
              </w:rPr>
              <w:t xml:space="preserve">roofing niche </w:t>
            </w:r>
            <w:r w:rsidRPr="00E10B95">
              <w:rPr>
                <w:rFonts w:ascii="Arial" w:hAnsi="Arial" w:cs="Arial"/>
                <w:color w:val="0D0D0D" w:themeColor="text1" w:themeTint="F2"/>
              </w:rPr>
              <w:t>to target within that area</w:t>
            </w:r>
          </w:p>
        </w:tc>
      </w:tr>
      <w:tr w:rsidR="00334D44" w:rsidRPr="00EB2D2E" w14:paraId="48E58050" w14:textId="77777777" w:rsidTr="00334D44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78230933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46D76DB0" w14:textId="22DE955F" w:rsidR="00334D44" w:rsidRPr="00BB302C" w:rsidRDefault="00E10B9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>
                  <w:rPr>
                    <w:rFonts w:ascii="MS Gothic" w:eastAsia="MS Gothic" w:hAnsi="MS Gothic" w:cs="Arial" w:hint="eastAsia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197D57A" w14:textId="025471A1" w:rsidR="00334D44" w:rsidRPr="00BB302C" w:rsidRDefault="00E10B9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 w:rsidRPr="00E10B95">
              <w:rPr>
                <w:rFonts w:ascii="Arial" w:hAnsi="Arial" w:cs="Arial"/>
                <w:color w:val="0D0D0D" w:themeColor="text1" w:themeTint="F2"/>
              </w:rPr>
              <w:t xml:space="preserve">Search Google Maps in area for specific </w:t>
            </w:r>
            <w:r w:rsidR="00B52795">
              <w:rPr>
                <w:rFonts w:ascii="Arial" w:hAnsi="Arial" w:cs="Arial"/>
                <w:color w:val="0D0D0D" w:themeColor="text1" w:themeTint="F2"/>
              </w:rPr>
              <w:t>roofing companies</w:t>
            </w:r>
          </w:p>
        </w:tc>
      </w:tr>
      <w:tr w:rsidR="00E10B95" w:rsidRPr="00EB2D2E" w14:paraId="6DA93B8F" w14:textId="77777777" w:rsidTr="00334D44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59422820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3EF06A8A" w14:textId="16F52F80" w:rsidR="00E10B95" w:rsidRDefault="00E10B9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>
                  <w:rPr>
                    <w:rFonts w:ascii="MS Gothic" w:eastAsia="MS Gothic" w:hAnsi="MS Gothic" w:cs="Arial" w:hint="eastAsia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833FE23" w14:textId="76E7B0EB" w:rsidR="00E10B95" w:rsidRPr="00E10B95" w:rsidRDefault="00E10B9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 w:rsidRPr="00E10B95">
              <w:rPr>
                <w:rFonts w:ascii="Arial" w:hAnsi="Arial" w:cs="Arial"/>
                <w:color w:val="0D0D0D" w:themeColor="text1" w:themeTint="F2"/>
              </w:rPr>
              <w:t xml:space="preserve">Compile a list of 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50 - </w:t>
            </w:r>
            <w:r w:rsidRPr="00E10B95">
              <w:rPr>
                <w:rFonts w:ascii="Arial" w:hAnsi="Arial" w:cs="Arial"/>
                <w:color w:val="0D0D0D" w:themeColor="text1" w:themeTint="F2"/>
              </w:rPr>
              <w:t xml:space="preserve">100 prospects </w:t>
            </w:r>
            <w:r w:rsidR="00B52795">
              <w:rPr>
                <w:rFonts w:ascii="Arial" w:hAnsi="Arial" w:cs="Arial"/>
                <w:color w:val="0D0D0D" w:themeColor="text1" w:themeTint="F2"/>
              </w:rPr>
              <w:t>t</w:t>
            </w:r>
            <w:r w:rsidRPr="00E10B95">
              <w:rPr>
                <w:rFonts w:ascii="Arial" w:hAnsi="Arial" w:cs="Arial"/>
                <w:color w:val="0D0D0D" w:themeColor="text1" w:themeTint="F2"/>
              </w:rPr>
              <w:t>o contact</w:t>
            </w:r>
            <w:r w:rsidR="00D12250">
              <w:rPr>
                <w:rFonts w:ascii="Arial" w:hAnsi="Arial" w:cs="Arial"/>
                <w:color w:val="0D0D0D" w:themeColor="text1" w:themeTint="F2"/>
              </w:rPr>
              <w:t xml:space="preserve"> </w:t>
            </w:r>
          </w:p>
        </w:tc>
      </w:tr>
    </w:tbl>
    <w:p w14:paraId="70EAFFC1" w14:textId="5615CED5" w:rsidR="00334D44" w:rsidRPr="00EB2D2E" w:rsidRDefault="00E10B95" w:rsidP="00334D44">
      <w:pPr>
        <w:pStyle w:val="Heading1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Prospect qualification </w:t>
      </w:r>
      <w:r w:rsidR="000C4E28" w:rsidRPr="00EB2D2E">
        <w:rPr>
          <w:rFonts w:ascii="Arial" w:hAnsi="Arial" w:cs="Arial"/>
          <w:color w:val="0D0D0D" w:themeColor="text1" w:themeTint="F2"/>
        </w:rPr>
        <w:t xml:space="preserve"> 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334D44" w:rsidRPr="00EB2D2E" w14:paraId="1508410E" w14:textId="77777777" w:rsidTr="008F5AFE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58527427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0262904B" w14:textId="77777777" w:rsidR="00334D44" w:rsidRPr="00BB302C" w:rsidRDefault="00334D44" w:rsidP="008F5AFE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rFonts w:eastAsia="MS Gothic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1A46466B" w14:textId="10724971" w:rsidR="00334D44" w:rsidRPr="00BB302C" w:rsidRDefault="00B52795" w:rsidP="008F5AFE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Roofer with a</w:t>
            </w:r>
            <w:r w:rsidR="00E10B95" w:rsidRPr="00E10B95">
              <w:rPr>
                <w:rFonts w:ascii="Arial" w:hAnsi="Arial" w:cs="Arial"/>
                <w:color w:val="0D0D0D" w:themeColor="text1" w:themeTint="F2"/>
              </w:rPr>
              <w:t xml:space="preserve"> good reputation</w:t>
            </w:r>
          </w:p>
        </w:tc>
      </w:tr>
      <w:tr w:rsidR="00E10B95" w:rsidRPr="00EB2D2E" w14:paraId="4E36245E" w14:textId="77777777" w:rsidTr="008F5AFE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6901229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32BF5D41" w14:textId="184EF295" w:rsidR="00E10B95" w:rsidRDefault="00E10B95" w:rsidP="008F5AFE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rFonts w:eastAsia="MS Gothic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726956DC" w14:textId="0E1DFA1A" w:rsidR="00E10B95" w:rsidRPr="00E10B95" w:rsidRDefault="00E10B95" w:rsidP="008F5AFE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Business is established in a local area</w:t>
            </w:r>
          </w:p>
        </w:tc>
      </w:tr>
      <w:tr w:rsidR="00334D44" w:rsidRPr="00EB2D2E" w14:paraId="598A8149" w14:textId="77777777" w:rsidTr="008F5AFE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24093986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8B479D1" w14:textId="77777777" w:rsidR="00334D44" w:rsidRPr="00BB302C" w:rsidRDefault="00334D44" w:rsidP="008F5AFE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3EB24EEC" w14:textId="218714D6" w:rsidR="00334D44" w:rsidRPr="00BB302C" w:rsidRDefault="00E10B95" w:rsidP="008F5AFE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 w:rsidRPr="00E10B95">
              <w:rPr>
                <w:rFonts w:ascii="Arial" w:hAnsi="Arial" w:cs="Arial"/>
                <w:color w:val="0D0D0D" w:themeColor="text1" w:themeTint="F2"/>
              </w:rPr>
              <w:t>Has an unclaimed Google Profile (or needs updating)</w:t>
            </w:r>
          </w:p>
        </w:tc>
      </w:tr>
      <w:tr w:rsidR="00334D44" w:rsidRPr="00EB2D2E" w14:paraId="4BC27638" w14:textId="77777777" w:rsidTr="008F5AFE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135669466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318EA749" w14:textId="77777777" w:rsidR="00334D44" w:rsidRPr="00BB302C" w:rsidRDefault="00334D44" w:rsidP="008F5AFE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8B46639" w14:textId="31CB2F1E" w:rsidR="00334D44" w:rsidRPr="00BB302C" w:rsidRDefault="00B52795" w:rsidP="008F5AFE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Services a location – consumer or commercial</w:t>
            </w:r>
          </w:p>
        </w:tc>
      </w:tr>
      <w:tr w:rsidR="00A83B1B" w:rsidRPr="00EB2D2E" w14:paraId="5576326B" w14:textId="77777777" w:rsidTr="008F5AFE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28172294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E3E1031" w14:textId="77777777" w:rsidR="00A83B1B" w:rsidRPr="00BB302C" w:rsidRDefault="00A83B1B" w:rsidP="00A83B1B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rFonts w:eastAsia="MS Gothic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E001D71" w14:textId="636FB3F3" w:rsidR="00A83B1B" w:rsidRPr="00BB302C" w:rsidRDefault="00E10B95" w:rsidP="00A83B1B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 w:rsidRPr="00E10B95">
              <w:rPr>
                <w:rFonts w:ascii="Arial" w:hAnsi="Arial" w:cs="Arial"/>
                <w:color w:val="0D0D0D" w:themeColor="text1" w:themeTint="F2"/>
              </w:rPr>
              <w:t>Appears to be a healthy business with no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="000F6F7B">
              <w:rPr>
                <w:rFonts w:ascii="Arial" w:hAnsi="Arial" w:cs="Arial"/>
                <w:color w:val="0D0D0D" w:themeColor="text1" w:themeTint="F2"/>
              </w:rPr>
              <w:t>serious issues</w:t>
            </w:r>
          </w:p>
        </w:tc>
      </w:tr>
    </w:tbl>
    <w:p w14:paraId="7BFECB6B" w14:textId="5B3856F1" w:rsidR="00B86780" w:rsidRPr="00EB2D2E" w:rsidRDefault="00E10B95">
      <w:pPr>
        <w:pStyle w:val="Heading1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Locate Prospect contact info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5307A6" w:rsidRPr="00EB2D2E" w14:paraId="1D3441F5" w14:textId="77777777">
        <w:sdt>
          <w:sdtPr>
            <w:rPr>
              <w:rFonts w:ascii="Arial" w:hAnsi="Arial" w:cs="Arial"/>
              <w:color w:val="0D0D0D" w:themeColor="text1" w:themeTint="F2"/>
            </w:rPr>
            <w:id w:val="27769519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8CEB138" w14:textId="77777777" w:rsidR="00B86780" w:rsidRPr="00EB2D2E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rFonts w:eastAsia="MS Gothic"/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C719A2C" w14:textId="17B600F3" w:rsidR="00B86780" w:rsidRPr="00EB2D2E" w:rsidRDefault="00E10B9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 w:rsidRPr="00E10B95">
              <w:rPr>
                <w:rFonts w:ascii="Arial" w:hAnsi="Arial" w:cs="Arial"/>
                <w:color w:val="0D0D0D" w:themeColor="text1" w:themeTint="F2"/>
              </w:rPr>
              <w:t>Check the prospect's domain for contact info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: </w:t>
            </w:r>
            <w:hyperlink r:id="rId9" w:history="1">
              <w:r>
                <w:rPr>
                  <w:rStyle w:val="Hyperlink"/>
                </w:rPr>
                <w:t>https://whois.icann.org/en</w:t>
              </w:r>
            </w:hyperlink>
          </w:p>
        </w:tc>
      </w:tr>
      <w:tr w:rsidR="005307A6" w:rsidRPr="00EB2D2E" w14:paraId="2E5B6B26" w14:textId="77777777">
        <w:sdt>
          <w:sdtPr>
            <w:rPr>
              <w:rFonts w:ascii="Arial" w:hAnsi="Arial" w:cs="Arial"/>
              <w:color w:val="0D0D0D" w:themeColor="text1" w:themeTint="F2"/>
            </w:rPr>
            <w:id w:val="-21165132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8D321C7" w14:textId="77777777" w:rsidR="00B86780" w:rsidRPr="00EB2D2E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6C3BDF6" w14:textId="17EF870A" w:rsidR="00B86780" w:rsidRPr="00EB2D2E" w:rsidRDefault="00E10B9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 w:rsidRPr="00E10B95">
              <w:rPr>
                <w:rFonts w:ascii="Arial" w:hAnsi="Arial" w:cs="Arial"/>
                <w:color w:val="0D0D0D" w:themeColor="text1" w:themeTint="F2"/>
              </w:rPr>
              <w:t>Copy contact info from Google Maps listing if present</w:t>
            </w:r>
          </w:p>
        </w:tc>
      </w:tr>
      <w:tr w:rsidR="001B40C5" w:rsidRPr="00EB2D2E" w14:paraId="00BEE828" w14:textId="77777777">
        <w:sdt>
          <w:sdtPr>
            <w:rPr>
              <w:rFonts w:ascii="Arial" w:hAnsi="Arial" w:cs="Arial"/>
              <w:color w:val="0D0D0D" w:themeColor="text1" w:themeTint="F2"/>
            </w:rPr>
            <w:id w:val="8661046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2C599902" w14:textId="3841E14A" w:rsidR="001B40C5" w:rsidRDefault="001B40C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44FB427" w14:textId="3495BE70" w:rsidR="001B40C5" w:rsidRDefault="00E10B9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 w:rsidRPr="00E10B95">
              <w:rPr>
                <w:rFonts w:ascii="Arial" w:hAnsi="Arial" w:cs="Arial"/>
                <w:color w:val="0D0D0D" w:themeColor="text1" w:themeTint="F2"/>
              </w:rPr>
              <w:t>Look up site on manta.com or yellowpages.com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 </w:t>
            </w:r>
          </w:p>
        </w:tc>
      </w:tr>
      <w:tr w:rsidR="00E10B95" w:rsidRPr="00EB2D2E" w14:paraId="6B60DC17" w14:textId="77777777">
        <w:sdt>
          <w:sdtPr>
            <w:rPr>
              <w:rFonts w:ascii="Arial" w:hAnsi="Arial" w:cs="Arial"/>
              <w:color w:val="0D0D0D" w:themeColor="text1" w:themeTint="F2"/>
            </w:rPr>
            <w:id w:val="8719660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E6D8D20" w14:textId="19568B76" w:rsidR="00E10B95" w:rsidRDefault="00E10B9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BCBFAC9" w14:textId="7DE84DD8" w:rsidR="00E10B95" w:rsidRPr="00E10B95" w:rsidRDefault="00E10B9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Search reviews sites for owner name</w:t>
            </w:r>
          </w:p>
        </w:tc>
      </w:tr>
      <w:tr w:rsidR="005307A6" w:rsidRPr="00EB2D2E" w14:paraId="4A54423D" w14:textId="77777777">
        <w:sdt>
          <w:sdtPr>
            <w:rPr>
              <w:rFonts w:ascii="Arial" w:hAnsi="Arial" w:cs="Arial"/>
              <w:color w:val="0D0D0D" w:themeColor="text1" w:themeTint="F2"/>
            </w:rPr>
            <w:id w:val="-59840705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042A500C" w14:textId="77777777" w:rsidR="00B86780" w:rsidRPr="00EB2D2E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64D9B86" w14:textId="2AD8B6B7" w:rsidR="00B86780" w:rsidRPr="00EB2D2E" w:rsidRDefault="00E10B9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 w:rsidRPr="00E10B95">
              <w:rPr>
                <w:rFonts w:ascii="Arial" w:hAnsi="Arial" w:cs="Arial"/>
                <w:color w:val="0D0D0D" w:themeColor="text1" w:themeTint="F2"/>
              </w:rPr>
              <w:t>Search for business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 and owner</w:t>
            </w:r>
            <w:r w:rsidRPr="00E10B95">
              <w:rPr>
                <w:rFonts w:ascii="Arial" w:hAnsi="Arial" w:cs="Arial"/>
                <w:color w:val="0D0D0D" w:themeColor="text1" w:themeTint="F2"/>
              </w:rPr>
              <w:t xml:space="preserve"> on LinkedIn</w:t>
            </w:r>
          </w:p>
        </w:tc>
      </w:tr>
    </w:tbl>
    <w:p w14:paraId="0F366C85" w14:textId="1ED31E2D" w:rsidR="00B86780" w:rsidRPr="00EB2D2E" w:rsidRDefault="00E10B95">
      <w:pPr>
        <w:pStyle w:val="Heading1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Conduct Outreach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3: PACKING FOR THE TRIP"/>
      </w:tblPr>
      <w:tblGrid>
        <w:gridCol w:w="391"/>
        <w:gridCol w:w="8541"/>
      </w:tblGrid>
      <w:tr w:rsidR="005307A6" w:rsidRPr="00EB2D2E" w14:paraId="262514EB" w14:textId="77777777">
        <w:sdt>
          <w:sdtPr>
            <w:rPr>
              <w:rFonts w:ascii="Arial" w:hAnsi="Arial" w:cs="Arial"/>
              <w:color w:val="0D0D0D" w:themeColor="text1" w:themeTint="F2"/>
            </w:rPr>
            <w:id w:val="5080287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35EDDD58" w14:textId="77777777" w:rsidR="00B86780" w:rsidRPr="00EB2D2E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rFonts w:eastAsia="MS Gothic"/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1514733" w14:textId="1EEC5A12" w:rsidR="00B86780" w:rsidRPr="00EB2D2E" w:rsidRDefault="00E10B9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Work down your list of 50 to 100 prospects</w:t>
            </w:r>
          </w:p>
        </w:tc>
      </w:tr>
      <w:tr w:rsidR="005307A6" w:rsidRPr="001742B6" w14:paraId="13C108C3" w14:textId="77777777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18736582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7A04759" w14:textId="4E5338D9" w:rsidR="00B86780" w:rsidRPr="001742B6" w:rsidRDefault="001742B6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>
                  <w:rPr>
                    <w:rFonts w:ascii="MS Gothic" w:eastAsia="MS Gothic" w:hAnsi="MS Gothic" w:cs="Arial" w:hint="eastAsia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ADE0DB7" w14:textId="50353018" w:rsidR="00B86780" w:rsidRPr="00EB2D2E" w:rsidRDefault="00E10B9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Use email from Gmail (</w:t>
            </w:r>
            <w:hyperlink r:id="rId10" w:history="1">
              <w:r w:rsidRPr="001742B6">
                <w:rPr>
                  <w:color w:val="0D0D0D" w:themeColor="text1" w:themeTint="F2"/>
                </w:rPr>
                <w:t>Fname.Lname@gmail.com</w:t>
              </w:r>
            </w:hyperlink>
            <w:r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Pr="001742B6">
              <w:rPr>
                <w:rFonts w:ascii="Arial" w:hAnsi="Arial" w:cs="Arial"/>
                <w:color w:val="0D0D0D" w:themeColor="text1" w:themeTint="F2"/>
              </w:rPr>
              <w:t>or your domain</w:t>
            </w:r>
            <w:r>
              <w:rPr>
                <w:rFonts w:ascii="Arial" w:hAnsi="Arial" w:cs="Arial"/>
                <w:color w:val="0D0D0D" w:themeColor="text1" w:themeTint="F2"/>
              </w:rPr>
              <w:t>) -</w:t>
            </w:r>
            <w:r w:rsidRPr="001742B6">
              <w:rPr>
                <w:rFonts w:ascii="Arial" w:hAnsi="Arial" w:cs="Arial"/>
                <w:color w:val="0D0D0D" w:themeColor="text1" w:themeTint="F2"/>
              </w:rPr>
              <w:t>- avoid Hotmail/Yahoo</w:t>
            </w:r>
          </w:p>
        </w:tc>
      </w:tr>
      <w:tr w:rsidR="001742B6" w:rsidRPr="001742B6" w14:paraId="137AD8A9" w14:textId="77777777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50234428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3E0BE1C3" w14:textId="542972E3" w:rsidR="001742B6" w:rsidRPr="001742B6" w:rsidRDefault="001742B6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>
                  <w:rPr>
                    <w:rFonts w:ascii="MS Gothic" w:eastAsia="MS Gothic" w:hAnsi="MS Gothic" w:cs="Arial" w:hint="eastAsia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8E0CF3A" w14:textId="5E39EDF1" w:rsidR="001742B6" w:rsidRDefault="001742B6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Select or author outreach email message templates</w:t>
            </w:r>
          </w:p>
        </w:tc>
      </w:tr>
      <w:tr w:rsidR="005307A6" w:rsidRPr="001742B6" w14:paraId="688FC1D3" w14:textId="77777777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7989387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6F79EE2A" w14:textId="77777777" w:rsidR="00B86780" w:rsidRPr="001742B6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1742B6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33B2AC7B" w14:textId="7BC8419A" w:rsidR="00B86780" w:rsidRPr="00EB2D2E" w:rsidRDefault="001742B6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S</w:t>
            </w:r>
            <w:r w:rsidRPr="001742B6">
              <w:rPr>
                <w:rFonts w:ascii="Arial" w:hAnsi="Arial" w:cs="Arial"/>
                <w:color w:val="0D0D0D" w:themeColor="text1" w:themeTint="F2"/>
              </w:rPr>
              <w:t xml:space="preserve">end each email message individually. Avoid spam or mass sender robots </w:t>
            </w:r>
          </w:p>
        </w:tc>
      </w:tr>
      <w:tr w:rsidR="001742B6" w:rsidRPr="001742B6" w14:paraId="7050E590" w14:textId="77777777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63608934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3F5FE98" w14:textId="49337044" w:rsidR="001742B6" w:rsidRPr="001742B6" w:rsidRDefault="001742B6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1742B6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3F3506C1" w14:textId="32FFDFB1" w:rsidR="001742B6" w:rsidRDefault="001742B6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Follow-up after three days of no response</w:t>
            </w:r>
          </w:p>
        </w:tc>
      </w:tr>
      <w:tr w:rsidR="001742B6" w:rsidRPr="001742B6" w14:paraId="381DFED4" w14:textId="77777777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42942264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637D2FD4" w14:textId="6B1B3800" w:rsidR="001742B6" w:rsidRPr="001742B6" w:rsidRDefault="001742B6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1742B6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4A0CE7A" w14:textId="750CE2DA" w:rsidR="001742B6" w:rsidRDefault="001742B6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Follow-up after 7 days of no response</w:t>
            </w:r>
          </w:p>
        </w:tc>
      </w:tr>
    </w:tbl>
    <w:p w14:paraId="35B4AD29" w14:textId="3CA91E50" w:rsidR="008203CC" w:rsidRDefault="008203CC" w:rsidP="00E927C1">
      <w:pPr>
        <w:rPr>
          <w:rFonts w:ascii="Arial" w:hAnsi="Arial" w:cs="Arial"/>
          <w:color w:val="0D0D0D" w:themeColor="text1" w:themeTint="F2"/>
        </w:rPr>
      </w:pPr>
    </w:p>
    <w:p w14:paraId="1B202B5E" w14:textId="77777777" w:rsidR="000F6F7B" w:rsidRDefault="000F6F7B">
      <w:pPr>
        <w:rPr>
          <w:rFonts w:ascii="Arial" w:eastAsiaTheme="majorEastAsia" w:hAnsi="Arial" w:cs="Arial"/>
          <w:caps/>
          <w:color w:val="0D0D0D" w:themeColor="text1" w:themeTint="F2"/>
          <w:sz w:val="24"/>
        </w:rPr>
      </w:pPr>
      <w:r>
        <w:rPr>
          <w:rFonts w:ascii="Arial" w:hAnsi="Arial" w:cs="Arial"/>
          <w:color w:val="0D0D0D" w:themeColor="text1" w:themeTint="F2"/>
        </w:rPr>
        <w:br w:type="page"/>
      </w:r>
    </w:p>
    <w:p w14:paraId="0FC9545D" w14:textId="31BAD685" w:rsidR="000F6F7B" w:rsidRPr="00EB2D2E" w:rsidRDefault="000F6F7B" w:rsidP="000F6F7B">
      <w:pPr>
        <w:pStyle w:val="Heading1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lastRenderedPageBreak/>
        <w:t xml:space="preserve">Email authorship 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3: PACKING FOR THE TRIP"/>
      </w:tblPr>
      <w:tblGrid>
        <w:gridCol w:w="391"/>
        <w:gridCol w:w="8541"/>
      </w:tblGrid>
      <w:tr w:rsidR="000F6F7B" w:rsidRPr="00EB2D2E" w14:paraId="0F096C5E" w14:textId="77777777" w:rsidTr="00272E7B">
        <w:sdt>
          <w:sdtPr>
            <w:rPr>
              <w:rFonts w:ascii="Arial" w:hAnsi="Arial" w:cs="Arial"/>
              <w:color w:val="0D0D0D" w:themeColor="text1" w:themeTint="F2"/>
            </w:rPr>
            <w:id w:val="-13777000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39B639D8" w14:textId="77777777" w:rsidR="000F6F7B" w:rsidRPr="00EB2D2E" w:rsidRDefault="000F6F7B" w:rsidP="00272E7B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rFonts w:eastAsia="MS Gothic"/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1ED5E6F1" w14:textId="539853C4" w:rsidR="000F6F7B" w:rsidRPr="00EB2D2E" w:rsidRDefault="000F6F7B" w:rsidP="00272E7B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Address owner by name (</w:t>
            </w:r>
            <w:r w:rsidRPr="000F6F7B">
              <w:rPr>
                <w:rFonts w:ascii="Arial" w:hAnsi="Arial" w:cs="Arial"/>
                <w:i/>
                <w:iCs/>
                <w:color w:val="0D0D0D" w:themeColor="text1" w:themeTint="F2"/>
              </w:rPr>
              <w:t>Hello John…</w:t>
            </w:r>
            <w:r>
              <w:rPr>
                <w:rFonts w:ascii="Arial" w:hAnsi="Arial" w:cs="Arial"/>
                <w:color w:val="0D0D0D" w:themeColor="text1" w:themeTint="F2"/>
              </w:rPr>
              <w:t>)</w:t>
            </w:r>
          </w:p>
        </w:tc>
      </w:tr>
      <w:tr w:rsidR="000F6F7B" w:rsidRPr="001742B6" w14:paraId="656E52E7" w14:textId="77777777" w:rsidTr="00272E7B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43086041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78F0A31" w14:textId="77777777" w:rsidR="000F6F7B" w:rsidRPr="001742B6" w:rsidRDefault="000F6F7B" w:rsidP="00272E7B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>
                  <w:rPr>
                    <w:rFonts w:ascii="MS Gothic" w:eastAsia="MS Gothic" w:hAnsi="MS Gothic" w:cs="Arial" w:hint="eastAsia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586F4E8" w14:textId="29B2CC58" w:rsidR="000F6F7B" w:rsidRPr="00EB2D2E" w:rsidRDefault="000F6F7B" w:rsidP="00272E7B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Point out the problem (</w:t>
            </w:r>
            <w:r w:rsidRPr="000F6F7B">
              <w:rPr>
                <w:rFonts w:ascii="Arial" w:hAnsi="Arial" w:cs="Arial"/>
                <w:i/>
                <w:iCs/>
                <w:color w:val="0D0D0D" w:themeColor="text1" w:themeTint="F2"/>
              </w:rPr>
              <w:t>poor profile rank, low visibility</w:t>
            </w:r>
            <w:r>
              <w:rPr>
                <w:rFonts w:ascii="Arial" w:hAnsi="Arial" w:cs="Arial"/>
                <w:color w:val="0D0D0D" w:themeColor="text1" w:themeTint="F2"/>
              </w:rPr>
              <w:t>)</w:t>
            </w:r>
          </w:p>
        </w:tc>
      </w:tr>
      <w:tr w:rsidR="000F6F7B" w:rsidRPr="001742B6" w14:paraId="4B4FEBA0" w14:textId="77777777" w:rsidTr="00272E7B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105943643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546F53F7" w14:textId="77777777" w:rsidR="000F6F7B" w:rsidRPr="001742B6" w:rsidRDefault="000F6F7B" w:rsidP="00272E7B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>
                  <w:rPr>
                    <w:rFonts w:ascii="MS Gothic" w:eastAsia="MS Gothic" w:hAnsi="MS Gothic" w:cs="Arial" w:hint="eastAsia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DF501B9" w14:textId="4A31A8CF" w:rsidR="000F6F7B" w:rsidRDefault="000F6F7B" w:rsidP="00272E7B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Agitate the problem with loss (</w:t>
            </w:r>
            <w:r w:rsidRPr="000F6F7B">
              <w:rPr>
                <w:rFonts w:ascii="Arial" w:hAnsi="Arial" w:cs="Arial"/>
                <w:i/>
                <w:iCs/>
                <w:color w:val="0D0D0D" w:themeColor="text1" w:themeTint="F2"/>
              </w:rPr>
              <w:t>you are losing money to competition</w:t>
            </w:r>
            <w:r>
              <w:rPr>
                <w:rFonts w:ascii="Arial" w:hAnsi="Arial" w:cs="Arial"/>
                <w:color w:val="0D0D0D" w:themeColor="text1" w:themeTint="F2"/>
              </w:rPr>
              <w:t>)</w:t>
            </w:r>
          </w:p>
        </w:tc>
      </w:tr>
      <w:tr w:rsidR="000F6F7B" w:rsidRPr="001742B6" w14:paraId="6993CFDE" w14:textId="77777777" w:rsidTr="00272E7B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40542421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540F35A9" w14:textId="77777777" w:rsidR="000F6F7B" w:rsidRPr="001742B6" w:rsidRDefault="000F6F7B" w:rsidP="00272E7B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1742B6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68A7ABF" w14:textId="39EBB445" w:rsidR="000F6F7B" w:rsidRPr="00EB2D2E" w:rsidRDefault="000F6F7B" w:rsidP="00272E7B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Educate on how to fix (</w:t>
            </w:r>
            <w:r w:rsidRPr="000F6F7B">
              <w:rPr>
                <w:rFonts w:ascii="Arial" w:hAnsi="Arial" w:cs="Arial"/>
                <w:i/>
                <w:iCs/>
                <w:color w:val="0D0D0D" w:themeColor="text1" w:themeTint="F2"/>
              </w:rPr>
              <w:t>you can fix this on Google My Business by clicking claim</w:t>
            </w:r>
            <w:r>
              <w:rPr>
                <w:rFonts w:ascii="Arial" w:hAnsi="Arial" w:cs="Arial"/>
                <w:color w:val="0D0D0D" w:themeColor="text1" w:themeTint="F2"/>
              </w:rPr>
              <w:t>)</w:t>
            </w:r>
          </w:p>
        </w:tc>
      </w:tr>
      <w:tr w:rsidR="000F6F7B" w:rsidRPr="001742B6" w14:paraId="621EF04D" w14:textId="77777777" w:rsidTr="00272E7B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92361511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669A79B9" w14:textId="77777777" w:rsidR="000F6F7B" w:rsidRPr="001742B6" w:rsidRDefault="000F6F7B" w:rsidP="00272E7B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1742B6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F3C94A2" w14:textId="6A6E10A2" w:rsidR="000F6F7B" w:rsidRDefault="000F6F7B" w:rsidP="00272E7B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Offer to do the work (</w:t>
            </w:r>
            <w:r w:rsidRPr="000F6F7B">
              <w:rPr>
                <w:rFonts w:ascii="Arial" w:hAnsi="Arial" w:cs="Arial"/>
                <w:i/>
                <w:iCs/>
                <w:color w:val="0D0D0D" w:themeColor="text1" w:themeTint="F2"/>
              </w:rPr>
              <w:t>I can save you time and do this</w:t>
            </w:r>
            <w:r>
              <w:rPr>
                <w:rFonts w:ascii="Arial" w:hAnsi="Arial" w:cs="Arial"/>
                <w:i/>
                <w:iCs/>
                <w:color w:val="0D0D0D" w:themeColor="text1" w:themeTint="F2"/>
              </w:rPr>
              <w:t xml:space="preserve"> for you</w:t>
            </w:r>
            <w:r w:rsidRPr="000F6F7B">
              <w:rPr>
                <w:rFonts w:ascii="Arial" w:hAnsi="Arial" w:cs="Arial"/>
                <w:i/>
                <w:iCs/>
                <w:color w:val="0D0D0D" w:themeColor="text1" w:themeTint="F2"/>
              </w:rPr>
              <w:t xml:space="preserve"> quickly…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) </w:t>
            </w:r>
          </w:p>
        </w:tc>
      </w:tr>
      <w:tr w:rsidR="000F6F7B" w:rsidRPr="001742B6" w14:paraId="2C898A7D" w14:textId="77777777" w:rsidTr="00272E7B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8021962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57F5B7ED" w14:textId="77777777" w:rsidR="000F6F7B" w:rsidRPr="001742B6" w:rsidRDefault="000F6F7B" w:rsidP="00272E7B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1742B6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89DE5E7" w14:textId="481AE012" w:rsidR="000F6F7B" w:rsidRDefault="000F6F7B" w:rsidP="00272E7B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Use with scarcity (</w:t>
            </w:r>
            <w:r w:rsidRPr="000F6F7B">
              <w:rPr>
                <w:rFonts w:ascii="Arial" w:hAnsi="Arial" w:cs="Arial"/>
                <w:i/>
                <w:iCs/>
                <w:color w:val="0D0D0D" w:themeColor="text1" w:themeTint="F2"/>
              </w:rPr>
              <w:t xml:space="preserve">I can only work with a handful of </w:t>
            </w:r>
            <w:r w:rsidR="00A35F90">
              <w:rPr>
                <w:rFonts w:ascii="Arial" w:hAnsi="Arial" w:cs="Arial"/>
                <w:i/>
                <w:iCs/>
                <w:color w:val="0D0D0D" w:themeColor="text1" w:themeTint="F2"/>
              </w:rPr>
              <w:t>firms</w:t>
            </w:r>
            <w:r w:rsidRPr="000F6F7B">
              <w:rPr>
                <w:rFonts w:ascii="Arial" w:hAnsi="Arial" w:cs="Arial"/>
                <w:i/>
                <w:iCs/>
                <w:color w:val="0D0D0D" w:themeColor="text1" w:themeTint="F2"/>
              </w:rPr>
              <w:t xml:space="preserve"> in ‘town’</w:t>
            </w:r>
            <w:r>
              <w:rPr>
                <w:rFonts w:ascii="Arial" w:hAnsi="Arial" w:cs="Arial"/>
                <w:color w:val="0D0D0D" w:themeColor="text1" w:themeTint="F2"/>
              </w:rPr>
              <w:t>)</w:t>
            </w:r>
          </w:p>
        </w:tc>
      </w:tr>
      <w:tr w:rsidR="000F6F7B" w:rsidRPr="001742B6" w14:paraId="667108EB" w14:textId="77777777" w:rsidTr="00272E7B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25151166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198A8CA8" w14:textId="4A83B45D" w:rsidR="000F6F7B" w:rsidRPr="001742B6" w:rsidRDefault="000F6F7B" w:rsidP="00272E7B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>
                  <w:rPr>
                    <w:rFonts w:ascii="MS Gothic" w:eastAsia="MS Gothic" w:hAnsi="MS Gothic" w:cs="Arial" w:hint="eastAsia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7342D84D" w14:textId="6DD2E2AD" w:rsidR="000F6F7B" w:rsidRDefault="000F6F7B" w:rsidP="00272E7B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Close with a request for call/reply (just reply now if you’re interested…)</w:t>
            </w:r>
          </w:p>
        </w:tc>
      </w:tr>
      <w:tr w:rsidR="000F6F7B" w:rsidRPr="001742B6" w14:paraId="4D08BDBE" w14:textId="77777777" w:rsidTr="00272E7B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96002868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1E89D0F8" w14:textId="35A05CBF" w:rsidR="000F6F7B" w:rsidRPr="001742B6" w:rsidRDefault="000F6F7B" w:rsidP="00272E7B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1742B6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82275AA" w14:textId="0873247E" w:rsidR="000F6F7B" w:rsidRDefault="000F6F7B" w:rsidP="00272E7B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Sign off with your name &amp; contact information</w:t>
            </w:r>
          </w:p>
        </w:tc>
      </w:tr>
    </w:tbl>
    <w:p w14:paraId="2E557332" w14:textId="1F3106E1" w:rsidR="008203CC" w:rsidRDefault="008203CC" w:rsidP="00E927C1">
      <w:pPr>
        <w:rPr>
          <w:rFonts w:ascii="Arial" w:hAnsi="Arial" w:cs="Arial"/>
          <w:color w:val="0D0D0D" w:themeColor="text1" w:themeTint="F2"/>
        </w:rPr>
      </w:pPr>
    </w:p>
    <w:p w14:paraId="36E1A4AE" w14:textId="77777777" w:rsidR="008203CC" w:rsidRDefault="008203CC" w:rsidP="00E927C1">
      <w:pPr>
        <w:rPr>
          <w:rFonts w:ascii="Arial" w:hAnsi="Arial" w:cs="Arial"/>
          <w:color w:val="0D0D0D" w:themeColor="text1" w:themeTint="F2"/>
        </w:rPr>
      </w:pPr>
    </w:p>
    <w:sectPr w:rsidR="008203CC" w:rsidSect="00224DE0">
      <w:footerReference w:type="default" r:id="rId11"/>
      <w:headerReference w:type="first" r:id="rId12"/>
      <w:pgSz w:w="12240" w:h="15840"/>
      <w:pgMar w:top="1080" w:right="1080" w:bottom="720" w:left="2232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4CE0F" w14:textId="77777777" w:rsidR="00224DE0" w:rsidRDefault="00224DE0">
      <w:pPr>
        <w:spacing w:before="0" w:line="240" w:lineRule="auto"/>
      </w:pPr>
      <w:r>
        <w:separator/>
      </w:r>
    </w:p>
  </w:endnote>
  <w:endnote w:type="continuationSeparator" w:id="0">
    <w:p w14:paraId="5938D77D" w14:textId="77777777" w:rsidR="00224DE0" w:rsidRDefault="00224DE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61436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53C2ED" w14:textId="774417C6" w:rsidR="001F4A54" w:rsidRDefault="001F4A54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346869EF" w14:textId="021C5E21" w:rsidR="00B86780" w:rsidRDefault="00B867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8C931" w14:textId="77777777" w:rsidR="00224DE0" w:rsidRDefault="00224DE0">
      <w:pPr>
        <w:spacing w:before="0" w:line="240" w:lineRule="auto"/>
      </w:pPr>
      <w:r>
        <w:separator/>
      </w:r>
    </w:p>
  </w:footnote>
  <w:footnote w:type="continuationSeparator" w:id="0">
    <w:p w14:paraId="09736E0B" w14:textId="77777777" w:rsidR="00224DE0" w:rsidRDefault="00224DE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D73" w14:textId="743AE6CC" w:rsidR="005307A6" w:rsidRPr="00EB2D2E" w:rsidRDefault="00E932AC" w:rsidP="005307A6">
    <w:pPr>
      <w:pStyle w:val="Header"/>
      <w:tabs>
        <w:tab w:val="clear" w:pos="4680"/>
        <w:tab w:val="center" w:pos="4230"/>
      </w:tabs>
      <w:jc w:val="center"/>
      <w:rPr>
        <w:rFonts w:ascii="Arial" w:hAnsi="Arial" w:cs="Arial"/>
      </w:rPr>
    </w:pPr>
    <w:r>
      <w:rPr>
        <w:rFonts w:ascii="Arial" w:hAnsi="Arial" w:cs="Arial"/>
      </w:rPr>
      <w:t xml:space="preserve">Prospecting </w:t>
    </w:r>
    <w:r w:rsidR="00A8180D">
      <w:rPr>
        <w:rFonts w:ascii="Arial" w:hAnsi="Arial" w:cs="Arial"/>
      </w:rPr>
      <w:t xml:space="preserve">Checklist | </w:t>
    </w:r>
    <w:r w:rsidR="001522F2">
      <w:rPr>
        <w:rFonts w:ascii="Arial" w:hAnsi="Arial" w:cs="Arial"/>
      </w:rPr>
      <w:t>Roofing Consultant</w:t>
    </w:r>
    <w:r w:rsidR="00A8180D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6A50EF"/>
    <w:multiLevelType w:val="hybridMultilevel"/>
    <w:tmpl w:val="099CFD5E"/>
    <w:lvl w:ilvl="0" w:tplc="B34CED3A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39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AAF"/>
    <w:rsid w:val="000A4599"/>
    <w:rsid w:val="000C4E28"/>
    <w:rsid w:val="000C5812"/>
    <w:rsid w:val="000F44E6"/>
    <w:rsid w:val="000F6F7B"/>
    <w:rsid w:val="001522F2"/>
    <w:rsid w:val="001742B6"/>
    <w:rsid w:val="001B40C5"/>
    <w:rsid w:val="001D29C5"/>
    <w:rsid w:val="001F4A54"/>
    <w:rsid w:val="00223DF9"/>
    <w:rsid w:val="00224DE0"/>
    <w:rsid w:val="00247212"/>
    <w:rsid w:val="0031772E"/>
    <w:rsid w:val="00334D44"/>
    <w:rsid w:val="00351AB0"/>
    <w:rsid w:val="00505374"/>
    <w:rsid w:val="00522F55"/>
    <w:rsid w:val="005307A6"/>
    <w:rsid w:val="00622D13"/>
    <w:rsid w:val="00736183"/>
    <w:rsid w:val="007977A2"/>
    <w:rsid w:val="007C1C1C"/>
    <w:rsid w:val="007D4893"/>
    <w:rsid w:val="008203CC"/>
    <w:rsid w:val="008852DB"/>
    <w:rsid w:val="008B1FF6"/>
    <w:rsid w:val="0095084B"/>
    <w:rsid w:val="00A02A88"/>
    <w:rsid w:val="00A21512"/>
    <w:rsid w:val="00A35F90"/>
    <w:rsid w:val="00A8180D"/>
    <w:rsid w:val="00A82AAF"/>
    <w:rsid w:val="00A83B1B"/>
    <w:rsid w:val="00B52795"/>
    <w:rsid w:val="00B86780"/>
    <w:rsid w:val="00BB302C"/>
    <w:rsid w:val="00BF61B2"/>
    <w:rsid w:val="00C54DE2"/>
    <w:rsid w:val="00CF30C8"/>
    <w:rsid w:val="00D12250"/>
    <w:rsid w:val="00D97BD7"/>
    <w:rsid w:val="00E10B95"/>
    <w:rsid w:val="00E927C1"/>
    <w:rsid w:val="00E932AC"/>
    <w:rsid w:val="00EB2D2E"/>
    <w:rsid w:val="00EB46D4"/>
    <w:rsid w:val="00EE082F"/>
    <w:rsid w:val="00FD650D"/>
    <w:rsid w:val="00FE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6C327"/>
  <w15:chartTrackingRefBased/>
  <w15:docId w15:val="{5368330C-37BE-4FEA-9FDD-1B903350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  <w14:ligatures w14:val="standard"/>
      </w:rPr>
    </w:rPrDefault>
    <w:pPrDefault>
      <w:pPr>
        <w:spacing w:before="12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2"/>
    <w:qFormat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Heading2">
    <w:name w:val="heading 2"/>
    <w:basedOn w:val="Normal"/>
    <w:next w:val="Normal"/>
    <w:link w:val="Heading2Char"/>
    <w:uiPriority w:val="2"/>
    <w:semiHidden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pPr>
      <w:spacing w:before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Heading1Char">
    <w:name w:val="Heading 1 Char"/>
    <w:basedOn w:val="DefaultParagraphFont"/>
    <w:link w:val="Heading1"/>
    <w:uiPriority w:val="2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List">
    <w:name w:val="List"/>
    <w:basedOn w:val="Normal"/>
    <w:uiPriority w:val="1"/>
    <w:unhideWhenUsed/>
    <w:qFormat/>
    <w:pPr>
      <w:ind w:right="720"/>
    </w:pPr>
  </w:style>
  <w:style w:type="paragraph" w:customStyle="1" w:styleId="Checkbox">
    <w:name w:val="Checkbox"/>
    <w:basedOn w:val="Normal"/>
    <w:uiPriority w:val="1"/>
    <w:qFormat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customStyle="1" w:styleId="Heading2Char">
    <w:name w:val="Heading 2 Char"/>
    <w:basedOn w:val="DefaultParagraphFont"/>
    <w:link w:val="Heading2"/>
    <w:uiPriority w:val="2"/>
    <w:semiHidden/>
    <w:rPr>
      <w:rFonts w:asciiTheme="majorHAnsi" w:eastAsiaTheme="majorEastAsia" w:hAnsiTheme="majorHAnsi" w:cstheme="majorBidi"/>
      <w:sz w:val="24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character" w:styleId="Hyperlink">
    <w:name w:val="Hyperlink"/>
    <w:basedOn w:val="DefaultParagraphFont"/>
    <w:uiPriority w:val="99"/>
    <w:unhideWhenUsed/>
    <w:rsid w:val="00334D44"/>
    <w:rPr>
      <w:color w:val="0070C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08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Fname.Lname@gmail.com" TargetMode="External"/><Relationship Id="rId4" Type="http://schemas.openxmlformats.org/officeDocument/2006/relationships/styles" Target="styles.xml"/><Relationship Id="rId9" Type="http://schemas.openxmlformats.org/officeDocument/2006/relationships/hyperlink" Target="https://whois.icann.org/e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u\AppData\Roaming\Microsoft\Templates\Business%20trip%20checklist.dotx" TargetMode="External"/></Relationships>
</file>

<file path=word/theme/theme1.xml><?xml version="1.0" encoding="utf-8"?>
<a:theme xmlns:a="http://schemas.openxmlformats.org/drawingml/2006/main" name="Office Theme">
  <a:themeElements>
    <a:clrScheme name="Travel Planning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0070C0"/>
      </a:hlink>
      <a:folHlink>
        <a:srgbClr val="7030A0"/>
      </a:folHlink>
    </a:clrScheme>
    <a:fontScheme name="Travel Planning">
      <a:majorFont>
        <a:latin typeface="Franklin Gothic Medium"/>
        <a:ea typeface=""/>
        <a:cs typeface=""/>
      </a:majorFont>
      <a:minorFont>
        <a:latin typeface="Franklin Gothic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FBB8910-370B-4E5C-85BE-44EB188285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313936-D4AA-4FB8-9668-3D8B3D156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trip checklist.dotx</Template>
  <TotalTime>22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Luther</dc:creator>
  <cp:keywords/>
  <cp:lastModifiedBy>LL</cp:lastModifiedBy>
  <cp:revision>11</cp:revision>
  <cp:lastPrinted>2012-07-31T23:37:00Z</cp:lastPrinted>
  <dcterms:created xsi:type="dcterms:W3CDTF">2019-07-09T17:39:00Z</dcterms:created>
  <dcterms:modified xsi:type="dcterms:W3CDTF">2024-02-28T15:19:00Z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TC031997469991</vt:lpwstr>
  </property>
</Properties>
</file>