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23BC5" w14:textId="77777777" w:rsidR="005168AE" w:rsidRPr="00AE008C" w:rsidRDefault="005168AE">
      <w:pPr>
        <w:pStyle w:val="Title"/>
        <w:rPr>
          <w:rFonts w:cs="Arial"/>
        </w:rPr>
      </w:pPr>
    </w:p>
    <w:p w14:paraId="1C1BEC14" w14:textId="77777777" w:rsidR="005168AE" w:rsidRPr="00AE008C" w:rsidRDefault="005168AE">
      <w:pPr>
        <w:pStyle w:val="Title"/>
        <w:rPr>
          <w:rFonts w:cs="Arial"/>
        </w:rPr>
      </w:pPr>
    </w:p>
    <w:p w14:paraId="763C8A3D" w14:textId="77777777" w:rsidR="00DD697D" w:rsidRPr="00AE008C" w:rsidRDefault="00DD697D" w:rsidP="00794C70">
      <w:pPr>
        <w:jc w:val="center"/>
      </w:pPr>
    </w:p>
    <w:p w14:paraId="0B90313C" w14:textId="77777777" w:rsidR="00DD697D" w:rsidRPr="00AE008C" w:rsidRDefault="00DD697D" w:rsidP="00DD697D"/>
    <w:p w14:paraId="35BD9401" w14:textId="77777777" w:rsidR="00DD697D" w:rsidRPr="00AE008C" w:rsidRDefault="00DD697D" w:rsidP="00DD697D">
      <w:pPr>
        <w:rPr>
          <w:rFonts w:cs="Arial"/>
        </w:rPr>
      </w:pPr>
    </w:p>
    <w:p w14:paraId="44E3AF99" w14:textId="77777777" w:rsidR="005168AE" w:rsidRPr="00AE008C" w:rsidRDefault="005168AE">
      <w:pPr>
        <w:pStyle w:val="Title"/>
        <w:rPr>
          <w:rFonts w:cs="Arial"/>
        </w:rPr>
      </w:pPr>
    </w:p>
    <w:p w14:paraId="6DD45420" w14:textId="2F2AFD6F" w:rsidR="00961793" w:rsidRPr="00AE008C" w:rsidRDefault="00597C31" w:rsidP="005168AE">
      <w:pPr>
        <w:pStyle w:val="Title"/>
        <w:jc w:val="center"/>
        <w:rPr>
          <w:rFonts w:cs="Arial"/>
          <w:b/>
          <w:u w:val="single"/>
        </w:rPr>
      </w:pPr>
      <w:r>
        <w:rPr>
          <w:rFonts w:cs="Arial"/>
          <w:b/>
          <w:u w:val="single"/>
        </w:rPr>
        <w:t>Profiles</w:t>
      </w:r>
      <w:r w:rsidR="001B3A0F">
        <w:rPr>
          <w:rFonts w:cs="Arial"/>
          <w:b/>
          <w:u w:val="single"/>
        </w:rPr>
        <w:t xml:space="preserve"> Swipe &amp; Content Plan</w:t>
      </w:r>
    </w:p>
    <w:p w14:paraId="05AC3DC6" w14:textId="77777777" w:rsidR="00794C70" w:rsidRPr="00AE008C" w:rsidRDefault="00794C70" w:rsidP="005168AE">
      <w:pPr>
        <w:jc w:val="center"/>
        <w:rPr>
          <w:rFonts w:cs="Arial"/>
          <w:i/>
          <w:sz w:val="32"/>
          <w:szCs w:val="32"/>
        </w:rPr>
      </w:pPr>
    </w:p>
    <w:p w14:paraId="3BCA8901" w14:textId="77777777" w:rsidR="00794C70" w:rsidRPr="00AE008C" w:rsidRDefault="00794C70" w:rsidP="005168AE">
      <w:pPr>
        <w:jc w:val="center"/>
        <w:rPr>
          <w:rFonts w:cs="Arial"/>
          <w:i/>
          <w:sz w:val="32"/>
          <w:szCs w:val="32"/>
        </w:rPr>
      </w:pPr>
    </w:p>
    <w:p w14:paraId="63F6CE6B" w14:textId="77777777" w:rsidR="005168AE" w:rsidRPr="00AE008C" w:rsidRDefault="00A45292" w:rsidP="005168AE">
      <w:pPr>
        <w:jc w:val="center"/>
        <w:rPr>
          <w:rFonts w:cs="Arial"/>
          <w:i/>
          <w:sz w:val="32"/>
          <w:szCs w:val="32"/>
        </w:rPr>
      </w:pPr>
      <w:r w:rsidRPr="00AE008C">
        <w:rPr>
          <w:rFonts w:cs="Arial"/>
          <w:i/>
          <w:sz w:val="32"/>
          <w:szCs w:val="32"/>
        </w:rPr>
        <w:t>By Luther Landro</w:t>
      </w:r>
    </w:p>
    <w:p w14:paraId="0E59BDA9" w14:textId="77777777" w:rsidR="00DD697D" w:rsidRPr="00AE008C" w:rsidRDefault="005168AE" w:rsidP="00DD697D">
      <w:pPr>
        <w:autoSpaceDE w:val="0"/>
        <w:autoSpaceDN w:val="0"/>
        <w:adjustRightInd w:val="0"/>
        <w:spacing w:after="0" w:line="240" w:lineRule="auto"/>
        <w:jc w:val="center"/>
        <w:rPr>
          <w:rFonts w:cs="Verdana-Bold"/>
          <w:b/>
          <w:bCs/>
          <w:sz w:val="36"/>
          <w:szCs w:val="36"/>
        </w:rPr>
      </w:pPr>
      <w:r w:rsidRPr="00AE008C">
        <w:rPr>
          <w:rFonts w:cs="Arial"/>
        </w:rPr>
        <w:br w:type="page"/>
      </w:r>
      <w:r w:rsidR="00DD697D" w:rsidRPr="00AE008C">
        <w:rPr>
          <w:rFonts w:cs="Verdana-Bold"/>
          <w:b/>
          <w:bCs/>
          <w:sz w:val="36"/>
          <w:szCs w:val="36"/>
        </w:rPr>
        <w:lastRenderedPageBreak/>
        <w:t>Earnings &amp; Income Disclaimer</w:t>
      </w:r>
    </w:p>
    <w:p w14:paraId="23CDA741" w14:textId="77777777" w:rsidR="00DD697D" w:rsidRPr="00AE008C" w:rsidRDefault="00DD697D" w:rsidP="00DD697D">
      <w:pPr>
        <w:autoSpaceDE w:val="0"/>
        <w:autoSpaceDN w:val="0"/>
        <w:adjustRightInd w:val="0"/>
        <w:spacing w:after="0" w:line="240" w:lineRule="auto"/>
        <w:jc w:val="center"/>
        <w:rPr>
          <w:rFonts w:cs="TimesNewRomanPSMT"/>
          <w:sz w:val="20"/>
          <w:szCs w:val="20"/>
        </w:rPr>
      </w:pPr>
      <w:r w:rsidRPr="00AE008C">
        <w:rPr>
          <w:rFonts w:cs="TimesNewRomanPSMT"/>
          <w:sz w:val="20"/>
          <w:szCs w:val="20"/>
        </w:rPr>
        <w:t>EARNINGS AND INCOME DISCLAIMER FOR</w:t>
      </w:r>
    </w:p>
    <w:p w14:paraId="23963E8F" w14:textId="77777777" w:rsidR="00DD697D" w:rsidRPr="00AE008C" w:rsidRDefault="00A45292" w:rsidP="00DD697D">
      <w:pPr>
        <w:autoSpaceDE w:val="0"/>
        <w:autoSpaceDN w:val="0"/>
        <w:adjustRightInd w:val="0"/>
        <w:spacing w:after="0" w:line="240" w:lineRule="auto"/>
        <w:jc w:val="center"/>
        <w:rPr>
          <w:rFonts w:cs="TimesNewRomanPSMT"/>
          <w:sz w:val="20"/>
          <w:szCs w:val="20"/>
        </w:rPr>
      </w:pPr>
      <w:r w:rsidRPr="00AE008C">
        <w:rPr>
          <w:rFonts w:cs="TimesNewRomanPSMT"/>
          <w:sz w:val="20"/>
          <w:szCs w:val="20"/>
        </w:rPr>
        <w:t>WHITE WAVE</w:t>
      </w:r>
      <w:r w:rsidR="00794C70" w:rsidRPr="00AE008C">
        <w:rPr>
          <w:rFonts w:cs="TimesNewRomanPSMT"/>
          <w:sz w:val="20"/>
          <w:szCs w:val="20"/>
        </w:rPr>
        <w:t xml:space="preserve"> MEDIA</w:t>
      </w:r>
      <w:r w:rsidR="00DD697D" w:rsidRPr="00AE008C">
        <w:rPr>
          <w:rFonts w:cs="TimesNewRomanPSMT"/>
          <w:sz w:val="20"/>
          <w:szCs w:val="20"/>
        </w:rPr>
        <w:t xml:space="preserve"> LLC</w:t>
      </w:r>
    </w:p>
    <w:p w14:paraId="55EAB489" w14:textId="77777777" w:rsidR="00DD697D" w:rsidRPr="00AE008C" w:rsidRDefault="00DD697D" w:rsidP="00DD697D">
      <w:pPr>
        <w:autoSpaceDE w:val="0"/>
        <w:autoSpaceDN w:val="0"/>
        <w:adjustRightInd w:val="0"/>
        <w:spacing w:after="0" w:line="240" w:lineRule="auto"/>
        <w:rPr>
          <w:rFonts w:cs="TimesNewRomanPSMT"/>
          <w:sz w:val="20"/>
          <w:szCs w:val="20"/>
        </w:rPr>
      </w:pPr>
    </w:p>
    <w:p w14:paraId="281CDBA4"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ANY EARNINGS OR INCOME STATEMENTS, OR EARNINGS OR INCOME EXAMPLES, ARE</w:t>
      </w:r>
    </w:p>
    <w:p w14:paraId="7622DD52"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ONLY ESTIMATES OF WHAT WE THINK YOU COULD EARN. THERE IS NO ASSURANCE</w:t>
      </w:r>
    </w:p>
    <w:p w14:paraId="32917C3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YOU'LL DO AS WELL. IF YOU RELY UPON OUR FIGURES, YOU MUST ACCEPT THE RISK OF</w:t>
      </w:r>
    </w:p>
    <w:p w14:paraId="1257135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NOT DOING AS WELL.</w:t>
      </w:r>
    </w:p>
    <w:p w14:paraId="318D9D6A" w14:textId="77777777" w:rsidR="00DD697D" w:rsidRPr="00AE008C" w:rsidRDefault="00DD697D" w:rsidP="00DD697D">
      <w:pPr>
        <w:autoSpaceDE w:val="0"/>
        <w:autoSpaceDN w:val="0"/>
        <w:adjustRightInd w:val="0"/>
        <w:spacing w:after="0" w:line="240" w:lineRule="auto"/>
        <w:rPr>
          <w:rFonts w:cs="TimesNewRomanPSMT"/>
          <w:sz w:val="20"/>
          <w:szCs w:val="20"/>
        </w:rPr>
      </w:pPr>
    </w:p>
    <w:p w14:paraId="20DCB6D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WHERE SPECIFIC INCOME FIGURES ARE USED, AND ATTRIBUTED TO AN INDIVIDUAL OR</w:t>
      </w:r>
    </w:p>
    <w:p w14:paraId="4E5E121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BUSINESS, THOSE PERSONS OR BUSINESSES HAVE EARNED THAT AMOUNT. THERE IS NO</w:t>
      </w:r>
    </w:p>
    <w:p w14:paraId="09E8F5F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ASSURANCE YOU'LL DO AS WELL. IF YOU RELY UPON OUR FIGURES; YOU MUST ACCEPT</w:t>
      </w:r>
    </w:p>
    <w:p w14:paraId="4930D70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THE RISK OF NOT DOING AS WELL.</w:t>
      </w:r>
    </w:p>
    <w:p w14:paraId="71B505C5" w14:textId="77777777" w:rsidR="00DD697D" w:rsidRPr="00AE008C" w:rsidRDefault="00DD697D" w:rsidP="00DD697D">
      <w:pPr>
        <w:autoSpaceDE w:val="0"/>
        <w:autoSpaceDN w:val="0"/>
        <w:adjustRightInd w:val="0"/>
        <w:spacing w:after="0" w:line="240" w:lineRule="auto"/>
        <w:rPr>
          <w:rFonts w:cs="TimesNewRomanPSMT"/>
          <w:sz w:val="20"/>
          <w:szCs w:val="20"/>
        </w:rPr>
      </w:pPr>
    </w:p>
    <w:p w14:paraId="48AB508D" w14:textId="77777777" w:rsidR="00DD697D" w:rsidRPr="00AE008C" w:rsidRDefault="00DD697D" w:rsidP="00794C70">
      <w:pPr>
        <w:autoSpaceDE w:val="0"/>
        <w:autoSpaceDN w:val="0"/>
        <w:adjustRightInd w:val="0"/>
        <w:spacing w:after="0" w:line="240" w:lineRule="auto"/>
        <w:rPr>
          <w:rFonts w:cs="TimesNewRomanPSMT"/>
          <w:sz w:val="20"/>
          <w:szCs w:val="20"/>
        </w:rPr>
      </w:pPr>
      <w:r w:rsidRPr="00AE008C">
        <w:rPr>
          <w:rFonts w:cs="TimesNewRomanPSMT"/>
          <w:sz w:val="20"/>
          <w:szCs w:val="20"/>
        </w:rPr>
        <w:t xml:space="preserve">ANY AND ALL CLAIMS OR REPRESENTATIONS, AS TO INCOME EARNINGS ON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ARE NOT TO BE CONSIDERED AS AVERAGE EARNINGS.</w:t>
      </w:r>
    </w:p>
    <w:p w14:paraId="6F3DFFF8" w14:textId="77777777" w:rsidR="00DD697D" w:rsidRPr="00AE008C" w:rsidRDefault="00DD697D" w:rsidP="00DD697D">
      <w:pPr>
        <w:autoSpaceDE w:val="0"/>
        <w:autoSpaceDN w:val="0"/>
        <w:adjustRightInd w:val="0"/>
        <w:spacing w:after="0" w:line="240" w:lineRule="auto"/>
        <w:rPr>
          <w:rFonts w:cs="TimesNewRomanPSMT"/>
          <w:sz w:val="20"/>
          <w:szCs w:val="20"/>
        </w:rPr>
      </w:pPr>
    </w:p>
    <w:p w14:paraId="3891C9A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THERE CAN BE NO ASSURANCE THAT ANY PRIOR SUCCESSES, OR PAST RESULTS, AS TO</w:t>
      </w:r>
    </w:p>
    <w:p w14:paraId="4BF0D4C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INCOME EARNINGS, CAN BE USED AS AN INDICATION OF YOUR FUTURE SUCCESS OR</w:t>
      </w:r>
    </w:p>
    <w:p w14:paraId="711F54A4"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RESULTS.</w:t>
      </w:r>
    </w:p>
    <w:p w14:paraId="59FF17EE" w14:textId="77777777" w:rsidR="00DD697D" w:rsidRPr="00AE008C" w:rsidRDefault="00DD697D" w:rsidP="00DD697D">
      <w:pPr>
        <w:autoSpaceDE w:val="0"/>
        <w:autoSpaceDN w:val="0"/>
        <w:adjustRightInd w:val="0"/>
        <w:spacing w:after="0" w:line="240" w:lineRule="auto"/>
        <w:rPr>
          <w:rFonts w:cs="TimesNewRomanPSMT"/>
          <w:sz w:val="20"/>
          <w:szCs w:val="20"/>
        </w:rPr>
      </w:pPr>
    </w:p>
    <w:p w14:paraId="2A45E52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MONETARY AND INCOME RESULTS ARE BASED ON MANY FACTORS. WE HAVE NO WAY OF</w:t>
      </w:r>
    </w:p>
    <w:p w14:paraId="5674948E"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KNOWING HOW WELL YOU WILL DO, AS WE DO NOT KNOW YOU, YOUR BACKGROUND,</w:t>
      </w:r>
    </w:p>
    <w:p w14:paraId="5173FCCD"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YOUR WORK ETHIC, OR YOUR BUSINESS SKILLS OR PRACTICES. THEREFORE WE DO NOT</w:t>
      </w:r>
    </w:p>
    <w:p w14:paraId="69B62FE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GUARANTEE OR IMPLY THAT YOU WILL GET RICH, THAT YOU WILL DO AS WELL, OR MAKE</w:t>
      </w:r>
    </w:p>
    <w:p w14:paraId="0D593659"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ANY MONEY AT ALL. THERE IS NO ASSURANCE YOU'LL DO AS WELL. IF YOU RELY UPON</w:t>
      </w:r>
    </w:p>
    <w:p w14:paraId="32869DFE"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OUR FIGURES; YOU MUST ACCEPT THE RISK OF NOT DOING AS WELL.</w:t>
      </w:r>
    </w:p>
    <w:p w14:paraId="7167F2CF" w14:textId="77777777" w:rsidR="00DD697D" w:rsidRPr="00AE008C" w:rsidRDefault="00DD697D" w:rsidP="00DD697D">
      <w:pPr>
        <w:autoSpaceDE w:val="0"/>
        <w:autoSpaceDN w:val="0"/>
        <w:adjustRightInd w:val="0"/>
        <w:spacing w:after="0" w:line="240" w:lineRule="auto"/>
        <w:rPr>
          <w:rFonts w:cs="TimesNewRomanPSMT"/>
          <w:sz w:val="20"/>
          <w:szCs w:val="20"/>
        </w:rPr>
      </w:pPr>
    </w:p>
    <w:p w14:paraId="3BDAF1BA"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INTERNET BUSINESSES AND EARNINGS DERIVED THERE FROM, HAVE UNKNOWN RISKS</w:t>
      </w:r>
    </w:p>
    <w:p w14:paraId="5978303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INVOLVED, AND ARE NOT SUITABLE FOR EVERYONE. MAKING DECISIONS BASED ON ANY</w:t>
      </w:r>
    </w:p>
    <w:p w14:paraId="72DF221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INFORMATION PRESENTED IN OUR PRODUCTS, SERVICES, OR WEB SITE, SHOULD BE DONE</w:t>
      </w:r>
    </w:p>
    <w:p w14:paraId="752BEAAD"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ONLY WITH THE KNOWLEDGE THAT YOU COULD EXPERIENCE SIGNIFICANT LOSSES, OR</w:t>
      </w:r>
    </w:p>
    <w:p w14:paraId="30D6E7B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MAKE NO MONEY AT ALL.</w:t>
      </w:r>
    </w:p>
    <w:p w14:paraId="3F83E425" w14:textId="77777777" w:rsidR="00DD697D" w:rsidRPr="00AE008C" w:rsidRDefault="00DD697D" w:rsidP="00DD697D">
      <w:pPr>
        <w:autoSpaceDE w:val="0"/>
        <w:autoSpaceDN w:val="0"/>
        <w:adjustRightInd w:val="0"/>
        <w:spacing w:after="0" w:line="240" w:lineRule="auto"/>
        <w:rPr>
          <w:rFonts w:cs="TimesNewRomanPSMT"/>
          <w:sz w:val="20"/>
          <w:szCs w:val="20"/>
        </w:rPr>
      </w:pPr>
    </w:p>
    <w:p w14:paraId="41D42DA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ALL PRODUCTS AND SERVICES BY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ARE FOR EDUCATIONAL AND</w:t>
      </w:r>
    </w:p>
    <w:p w14:paraId="03E8C4E1"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INFORMATIONAL PURPOSES ONLY. USE CAUTION AND SEEK THE ADVICE OF QUALIFIED</w:t>
      </w:r>
    </w:p>
    <w:p w14:paraId="13D5915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PROFESSIONALS. CHECK WITH YOUR ACCOUNTANT, LAWYER OR PROFESSIONAL</w:t>
      </w:r>
    </w:p>
    <w:p w14:paraId="03360A9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ADVISOR, BEFORE ACTING ON THIS OR ANY INFORMATION.</w:t>
      </w:r>
    </w:p>
    <w:p w14:paraId="4B40A449" w14:textId="77777777" w:rsidR="00DD697D" w:rsidRPr="00AE008C" w:rsidRDefault="00DD697D" w:rsidP="00DD697D">
      <w:pPr>
        <w:autoSpaceDE w:val="0"/>
        <w:autoSpaceDN w:val="0"/>
        <w:adjustRightInd w:val="0"/>
        <w:spacing w:after="0" w:line="240" w:lineRule="auto"/>
        <w:rPr>
          <w:rFonts w:cs="TimesNewRomanPSMT"/>
          <w:sz w:val="20"/>
          <w:szCs w:val="20"/>
        </w:rPr>
      </w:pPr>
    </w:p>
    <w:p w14:paraId="09EB5A2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USERS OF OUR PRODUCTS, SERVICES AND WEB SITE ARE ADVISED TO DO THEIR OWN DUE</w:t>
      </w:r>
    </w:p>
    <w:p w14:paraId="24EEDF5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DILIGENCE WHEN IT COMES TO MAKING BUSINESS DECISIONS AND ALL INFORMATION,</w:t>
      </w:r>
    </w:p>
    <w:p w14:paraId="7AFADD86"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PRODUCTS, AND SERVICES THAT HAVE BEEN PROVIDED SHOULD BE INDEPENDENTLY</w:t>
      </w:r>
    </w:p>
    <w:p w14:paraId="0511647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VERIFIED BY YOUR OWN QUALIFIED PROFESSIONALS. OUR INFORMATION, PRODUCTS,</w:t>
      </w:r>
    </w:p>
    <w:p w14:paraId="07486D79"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AND SERVICES ON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SHOULD BE CAREFULLY CONSIDERED AND</w:t>
      </w:r>
    </w:p>
    <w:p w14:paraId="009C6393"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EVALUATED, BEFORE REACHING A BUSINESS DECISION, ON WHETHER TO RELY ON THEM.</w:t>
      </w:r>
    </w:p>
    <w:p w14:paraId="0AA49CC0" w14:textId="77777777" w:rsidR="00DD697D" w:rsidRPr="00AE008C" w:rsidRDefault="00794C70"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BY PURCHASING AND USING THIS INFORMATION, </w:t>
      </w:r>
      <w:r w:rsidR="00DD697D" w:rsidRPr="00AE008C">
        <w:rPr>
          <w:rFonts w:cs="TimesNewRomanPSMT"/>
          <w:sz w:val="20"/>
          <w:szCs w:val="20"/>
        </w:rPr>
        <w:t>YOU AGREE THAT OUR COMPANY</w:t>
      </w:r>
      <w:r w:rsidRPr="00AE008C">
        <w:rPr>
          <w:rFonts w:cs="TimesNewRomanPSMT"/>
          <w:sz w:val="20"/>
          <w:szCs w:val="20"/>
        </w:rPr>
        <w:t>, ITS PARTNERS AND ASSOCIATES ARE</w:t>
      </w:r>
      <w:r w:rsidR="00DD697D" w:rsidRPr="00AE008C">
        <w:rPr>
          <w:rFonts w:cs="TimesNewRomanPSMT"/>
          <w:sz w:val="20"/>
          <w:szCs w:val="20"/>
        </w:rPr>
        <w:t xml:space="preserve"> NOT RESPONSIBLE FOR THE SUCCESS OR FAILURE OF</w:t>
      </w:r>
    </w:p>
    <w:p w14:paraId="681E3AE1" w14:textId="77777777" w:rsidR="00DD697D" w:rsidRPr="00AE008C" w:rsidRDefault="00DD697D" w:rsidP="00794C70">
      <w:pPr>
        <w:autoSpaceDE w:val="0"/>
        <w:autoSpaceDN w:val="0"/>
        <w:adjustRightInd w:val="0"/>
        <w:spacing w:after="0" w:line="240" w:lineRule="auto"/>
        <w:rPr>
          <w:rFonts w:cs="TimesNewRomanPSMT"/>
          <w:sz w:val="20"/>
          <w:szCs w:val="20"/>
        </w:rPr>
      </w:pPr>
      <w:r w:rsidRPr="00AE008C">
        <w:rPr>
          <w:rFonts w:cs="TimesNewRomanPSMT"/>
          <w:sz w:val="20"/>
          <w:szCs w:val="20"/>
        </w:rPr>
        <w:t xml:space="preserve">YOUR BUSINESS DECISIONS RELATING TO ANY INFORMATION PRESENTED BY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OR OUR COMPANY PRODUCTS OR SERVICES.</w:t>
      </w:r>
    </w:p>
    <w:p w14:paraId="05097FFC" w14:textId="4136FBA0" w:rsidR="00AA608C" w:rsidRDefault="00DD697D" w:rsidP="001B3A0F">
      <w:pPr>
        <w:pStyle w:val="Heading1"/>
      </w:pPr>
      <w:r w:rsidRPr="00AE008C">
        <w:rPr>
          <w:rFonts w:cs="TimesNewRomanPSMT"/>
          <w:sz w:val="20"/>
          <w:szCs w:val="20"/>
        </w:rPr>
        <w:br w:type="page"/>
      </w:r>
      <w:r w:rsidR="001B3A0F">
        <w:lastRenderedPageBreak/>
        <w:t>Profile Content</w:t>
      </w:r>
    </w:p>
    <w:p w14:paraId="2318344B" w14:textId="0B47D689" w:rsidR="001B3A0F" w:rsidRDefault="00597C31" w:rsidP="00AA608C">
      <w:r w:rsidRPr="00597C31">
        <w:t>The following</w:t>
      </w:r>
      <w:r w:rsidR="001B3A0F">
        <w:t xml:space="preserve"> swipes</w:t>
      </w:r>
      <w:r w:rsidRPr="00597C31">
        <w:t xml:space="preserve"> can be used </w:t>
      </w:r>
      <w:r w:rsidR="001B3A0F">
        <w:t>to get your</w:t>
      </w:r>
      <w:r w:rsidRPr="00597C31">
        <w:t xml:space="preserve"> profile</w:t>
      </w:r>
      <w:r w:rsidR="001B3A0F">
        <w:t xml:space="preserve"> up and running quickly. Also included is an 8-week plan for putting out content once a week for the next two months. This gives you a week to work on fleshing out the ideas for each post as they relate to your chosen niche.  </w:t>
      </w:r>
    </w:p>
    <w:p w14:paraId="5844C995" w14:textId="69B2DEB9" w:rsidR="00597C31" w:rsidRPr="00597C31" w:rsidRDefault="001B3A0F" w:rsidP="00AA608C">
      <w:r w:rsidRPr="001B3A0F">
        <w:rPr>
          <w:b/>
        </w:rPr>
        <w:t>Note</w:t>
      </w:r>
      <w:r>
        <w:t>: I</w:t>
      </w:r>
      <w:r w:rsidR="00597C31" w:rsidRPr="00597C31">
        <w:t>t is important that you use this content appropriately. Simply copy &amp; pasting without any reasoning will make your content appear “off.”</w:t>
      </w:r>
    </w:p>
    <w:p w14:paraId="556C40B1" w14:textId="77777777" w:rsidR="007C4F0F" w:rsidRDefault="00597C31" w:rsidP="007C4F0F">
      <w:r w:rsidRPr="00597C31">
        <w:t xml:space="preserve">For example, you wouldn’t use ‘Social Media Consultant” in your title if you don’t offer social media services. </w:t>
      </w:r>
    </w:p>
    <w:p w14:paraId="1977548E" w14:textId="6B9BDCA3" w:rsidR="001B3A0F" w:rsidRDefault="00597C31" w:rsidP="007C4F0F">
      <w:pPr>
        <w:pStyle w:val="Heading2"/>
      </w:pPr>
      <w:r w:rsidRPr="00597C31">
        <w:t>Job Titles</w:t>
      </w:r>
    </w:p>
    <w:p w14:paraId="6B88234C" w14:textId="1D607BBA" w:rsidR="001B3A0F"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 xml:space="preserve"> </w:t>
      </w:r>
    </w:p>
    <w:p w14:paraId="6FDBDBD6" w14:textId="6D15772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Use first word + second word preceding your name</w:t>
      </w:r>
    </w:p>
    <w:p w14:paraId="59FAF7A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608D8C7D" w14:textId="0666A51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sidRPr="00597C31">
        <w:rPr>
          <w:b/>
        </w:rPr>
        <w:t>First Word</w:t>
      </w:r>
    </w:p>
    <w:p w14:paraId="4C67747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        </w:t>
      </w:r>
    </w:p>
    <w:p w14:paraId="3153790B" w14:textId="4217BF45"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SEO </w:t>
      </w:r>
    </w:p>
    <w:p w14:paraId="6A576878" w14:textId="3731D44C"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Facebook </w:t>
      </w:r>
    </w:p>
    <w:p w14:paraId="364FBCC1" w14:textId="125C1170"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Marketing</w:t>
      </w:r>
    </w:p>
    <w:p w14:paraId="2C0906F0" w14:textId="3F65874A"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Social Media </w:t>
      </w:r>
    </w:p>
    <w:p w14:paraId="715C0252" w14:textId="0F9C18B7"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Online Marketing </w:t>
      </w:r>
    </w:p>
    <w:p w14:paraId="71D1FB86" w14:textId="2C858904"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Online Reputation</w:t>
      </w:r>
    </w:p>
    <w:p w14:paraId="1FAB27B6" w14:textId="0ED0E37D"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LinkedIn </w:t>
      </w:r>
    </w:p>
    <w:p w14:paraId="041F377B" w14:textId="6706D6CE"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Sales </w:t>
      </w:r>
    </w:p>
    <w:p w14:paraId="3CA00C4D" w14:textId="3E8FB5E1"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Traffic </w:t>
      </w:r>
    </w:p>
    <w:p w14:paraId="6304BCAA" w14:textId="7D84D558"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Web traffic</w:t>
      </w:r>
    </w:p>
    <w:p w14:paraId="47C6A5AA"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ACE57C8" w14:textId="07D4F29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sidRPr="00597C31">
        <w:rPr>
          <w:b/>
        </w:rPr>
        <w:t xml:space="preserve">Second Word </w:t>
      </w:r>
    </w:p>
    <w:p w14:paraId="490A5225" w14:textId="49C14FE7"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coach </w:t>
      </w:r>
    </w:p>
    <w:p w14:paraId="2BFE4204" w14:textId="0E7ED939"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guru </w:t>
      </w:r>
    </w:p>
    <w:p w14:paraId="54374E7F" w14:textId="3F3C42E6"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consultant </w:t>
      </w:r>
    </w:p>
    <w:p w14:paraId="68CB3D12" w14:textId="2BC39AAC"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expert</w:t>
      </w:r>
    </w:p>
    <w:p w14:paraId="57F2BAB2"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9A39C76" w14:textId="77BF2755" w:rsidR="00597C31" w:rsidRDefault="00597C31">
      <w:pPr>
        <w:rPr>
          <w:b/>
        </w:rPr>
      </w:pPr>
      <w:r>
        <w:rPr>
          <w:b/>
        </w:rPr>
        <w:t xml:space="preserve">Example: </w:t>
      </w:r>
      <w:r w:rsidRPr="00597C31">
        <w:t>Joe Smith, Sales Consultant</w:t>
      </w:r>
      <w:r>
        <w:rPr>
          <w:b/>
        </w:rPr>
        <w:br w:type="page"/>
      </w:r>
    </w:p>
    <w:p w14:paraId="15F132BB" w14:textId="191EB21C" w:rsidR="00597C31" w:rsidRDefault="00597C31" w:rsidP="001B3A0F">
      <w:pPr>
        <w:pStyle w:val="Heading2"/>
      </w:pPr>
      <w:r w:rsidRPr="00597C31">
        <w:lastRenderedPageBreak/>
        <w:t xml:space="preserve">Headlines </w:t>
      </w:r>
    </w:p>
    <w:p w14:paraId="2A80DD03"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p>
    <w:p w14:paraId="6133F145" w14:textId="3359FA6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Increasing your sales by combining online marketing with old school salesmanship </w:t>
      </w:r>
    </w:p>
    <w:p w14:paraId="7F0903CB"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0BBCCE5" w14:textId="2CAB8226"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Sending you customers with my unique twist on marketing </w:t>
      </w:r>
    </w:p>
    <w:p w14:paraId="4AACBF4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5FB02516" w14:textId="528EAA1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social media into a source of customers for local businesses </w:t>
      </w:r>
    </w:p>
    <w:p w14:paraId="172063B9"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38BAA2B" w14:textId="6032C79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{Area} businesses grow their customers </w:t>
      </w:r>
    </w:p>
    <w:p w14:paraId="669F8B0A"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00BD9B0" w14:textId="509E5E9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Results oriented marketing consultant </w:t>
      </w:r>
    </w:p>
    <w:p w14:paraId="241D983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1AAF2E8" w14:textId="11A5E3B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Want to use social media to flood your business with customers? Ask me how!</w:t>
      </w:r>
    </w:p>
    <w:p w14:paraId="45FAFC61"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6356A14" w14:textId="1E65E47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Is your social media sending you customers? Find out how...</w:t>
      </w:r>
    </w:p>
    <w:p w14:paraId="46076CFD"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A3332CC" w14:textId="48B0E9D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Facebook consultant who generates customers instead of 'likes'</w:t>
      </w:r>
    </w:p>
    <w:p w14:paraId="130798CD"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39308910" w14:textId="25ED133C"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businesses attract customers </w:t>
      </w:r>
    </w:p>
    <w:p w14:paraId="605DAF11"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606F332" w14:textId="257DA63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medical professionals generate patients </w:t>
      </w:r>
    </w:p>
    <w:p w14:paraId="21F1AD6E"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3AC8A7A" w14:textId="0512166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restaurants generate patrons </w:t>
      </w:r>
    </w:p>
    <w:p w14:paraId="75390829"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D491E79" w14:textId="4F972A2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Turning 'likes' into leads with smart marketing...</w:t>
      </w:r>
    </w:p>
    <w:p w14:paraId="632CE11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6922CB9D" w14:textId="27FAFF9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web visitors into sales for local businesses </w:t>
      </w:r>
    </w:p>
    <w:p w14:paraId="54890A7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76EA470F" w14:textId="4BC4B60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web visitors into customers for local businesses </w:t>
      </w:r>
    </w:p>
    <w:p w14:paraId="1D1D3D5C"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4B5026A" w14:textId="2863F0E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Turning web visitors into customers for {are} businesses</w:t>
      </w:r>
    </w:p>
    <w:p w14:paraId="7B95444E" w14:textId="5C222173" w:rsidR="00597C31" w:rsidRDefault="00597C31" w:rsidP="00AA608C"/>
    <w:p w14:paraId="246A3277" w14:textId="77777777" w:rsidR="00597C31" w:rsidRDefault="00597C31" w:rsidP="00AA608C"/>
    <w:p w14:paraId="14D3918E" w14:textId="1383B122" w:rsidR="00597C31" w:rsidRDefault="00597C31" w:rsidP="00AA608C"/>
    <w:p w14:paraId="3E2F0FD6" w14:textId="2E7F5E35" w:rsidR="00597C31" w:rsidRDefault="00597C31" w:rsidP="00AA608C"/>
    <w:p w14:paraId="75FEB8A6" w14:textId="7AE4B3AA" w:rsidR="001B3A0F" w:rsidRDefault="001B3A0F" w:rsidP="001B3A0F">
      <w:pPr>
        <w:pStyle w:val="Heading2"/>
        <w:rPr>
          <w:lang w:eastAsia="en-US"/>
        </w:rPr>
      </w:pPr>
      <w:r>
        <w:rPr>
          <w:lang w:eastAsia="en-US"/>
        </w:rPr>
        <w:lastRenderedPageBreak/>
        <w:t>Summary Swipes</w:t>
      </w:r>
    </w:p>
    <w:p w14:paraId="235E4284" w14:textId="77777777" w:rsidR="001B3A0F" w:rsidRDefault="001B3A0F"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p>
    <w:p w14:paraId="0A3030EF" w14:textId="5DFE0B2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t xml:space="preserve">Profile </w:t>
      </w:r>
      <w:r w:rsidR="003D5FE2">
        <w:rPr>
          <w:rFonts w:eastAsia="Times New Roman" w:cs="Courier New"/>
          <w:b/>
          <w:color w:val="000000"/>
          <w:szCs w:val="28"/>
          <w:lang w:eastAsia="en-US"/>
        </w:rPr>
        <w:t>1</w:t>
      </w:r>
    </w:p>
    <w:p w14:paraId="0BF6C70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5D2047B" w14:textId="297BD16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I’m a passionate consultant who is dedicated to improving my clients' lives and their bottom line. </w:t>
      </w:r>
    </w:p>
    <w:p w14:paraId="1502E3B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AE68EDE" w14:textId="7A8633B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guide companies through a digital transformation and prepare them to compete and excel in the new digital selling landscape.</w:t>
      </w:r>
    </w:p>
    <w:p w14:paraId="6A0394A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66A480C" w14:textId="084C660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A little about me...</w:t>
      </w:r>
    </w:p>
    <w:p w14:paraId="565AC07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29743DD" w14:textId="022C370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I'm the #1 digital marketing consultant in the TOWN area.</w:t>
      </w:r>
    </w:p>
    <w:p w14:paraId="301367E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386C5A3" w14:textId="1AE2B909"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Originally from TOWN, I now reside in AREA and continue to serve clients across the globe. </w:t>
      </w:r>
    </w:p>
    <w:p w14:paraId="1458F68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3F74E46" w14:textId="525ED78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I’ve consulted and worked with B2B and B2C companies in the TOWN area for the last XXX years.</w:t>
      </w:r>
    </w:p>
    <w:p w14:paraId="31829F1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B1EBA2D" w14:textId="7CE50D9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Here’s who we help:</w:t>
      </w:r>
    </w:p>
    <w:p w14:paraId="64D95BB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1A04FA1" w14:textId="4AA199F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Restaurant owners - Use social media to boost reservations, delivery orders, and never have an empty seat in your restaurant. </w:t>
      </w:r>
    </w:p>
    <w:p w14:paraId="7E1B864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0FBA492" w14:textId="28A7F66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Lawyers/Attorneys - Want more appointments with your ideal clients? You tell me who your ideal client </w:t>
      </w:r>
      <w:r w:rsidR="003D5FE2" w:rsidRPr="00597C31">
        <w:rPr>
          <w:rFonts w:eastAsia="Times New Roman" w:cs="Courier New"/>
          <w:color w:val="000000"/>
          <w:szCs w:val="28"/>
          <w:lang w:eastAsia="en-US"/>
        </w:rPr>
        <w:t>is,</w:t>
      </w:r>
      <w:r w:rsidRPr="00597C31">
        <w:rPr>
          <w:rFonts w:eastAsia="Times New Roman" w:cs="Courier New"/>
          <w:color w:val="000000"/>
          <w:szCs w:val="28"/>
          <w:lang w:eastAsia="en-US"/>
        </w:rPr>
        <w:t xml:space="preserve"> and I will fill your calendar with ready to go prospects who need your help. </w:t>
      </w:r>
    </w:p>
    <w:p w14:paraId="50E5326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3CB908F" w14:textId="353CBD4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Medical offices - Spend your time treating patients and let me handle the rest. With marketing solutions to get patients in your door and appointment setting systems to keep them coming back you can focus all your attention on providing the best care you can for your patients.</w:t>
      </w:r>
    </w:p>
    <w:p w14:paraId="3375758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2B4D28" w14:textId="79C1EDC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Real Estate Professionals - Generate buyer and seller leads online so you can spend more time closing deals and less time looking for them. </w:t>
      </w:r>
    </w:p>
    <w:p w14:paraId="643BD471"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5FAAAD2" w14:textId="11DEC36C" w:rsidR="00597C31" w:rsidRDefault="00597C31" w:rsidP="001B3A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w:t>
      </w:r>
      <w:r w:rsidRPr="00597C31">
        <w:rPr>
          <w:rFonts w:ascii="Arial" w:eastAsia="Times New Roman" w:hAnsi="Arial" w:cs="Arial"/>
          <w:color w:val="000000"/>
          <w:szCs w:val="28"/>
          <w:lang w:eastAsia="en-US"/>
        </w:rPr>
        <w:t>►</w:t>
      </w:r>
      <w:r w:rsidRPr="00597C31">
        <w:rPr>
          <w:rFonts w:eastAsia="Times New Roman" w:cs="Courier New"/>
          <w:color w:val="000000"/>
          <w:szCs w:val="28"/>
          <w:lang w:eastAsia="en-US"/>
        </w:rPr>
        <w:t xml:space="preserve"> See how I can help your business here: LINK</w:t>
      </w:r>
      <w:r>
        <w:rPr>
          <w:rFonts w:eastAsia="Times New Roman" w:cs="Courier New"/>
          <w:color w:val="000000"/>
          <w:szCs w:val="28"/>
          <w:lang w:eastAsia="en-US"/>
        </w:rPr>
        <w:br w:type="page"/>
      </w:r>
    </w:p>
    <w:p w14:paraId="137062C6" w14:textId="08F10EF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Pr>
          <w:rFonts w:eastAsia="Times New Roman" w:cs="Courier New"/>
          <w:b/>
          <w:color w:val="000000"/>
          <w:szCs w:val="28"/>
          <w:lang w:eastAsia="en-US"/>
        </w:rPr>
        <w:t>2</w:t>
      </w:r>
    </w:p>
    <w:p w14:paraId="30A3B531"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5989F475" w14:textId="78DC25D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Hi,</w:t>
      </w:r>
    </w:p>
    <w:p w14:paraId="1C7424F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EBBDABF" w14:textId="563D9BC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My name is NAME and I am a consultant and marketing specialist in the direct response space.</w:t>
      </w:r>
    </w:p>
    <w:p w14:paraId="77C3AD3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8DA3E41" w14:textId="6DF8F2F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My focus is social media, email marketing, and SEO.</w:t>
      </w:r>
    </w:p>
    <w:p w14:paraId="5792FA8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A23914" w14:textId="58F39AC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am the founder of COMPANY and an advisor to many businesses in the TOWN area.</w:t>
      </w:r>
    </w:p>
    <w:p w14:paraId="36748FE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0C17061" w14:textId="7153FA6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MONEY MAGNET =&gt; LINK</w:t>
      </w:r>
    </w:p>
    <w:p w14:paraId="0800FC7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8E19EFF" w14:textId="50F8EE5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 have had the privilege over the years </w:t>
      </w:r>
      <w:r w:rsidR="003D5FE2" w:rsidRPr="00597C31">
        <w:rPr>
          <w:rFonts w:eastAsia="Times New Roman" w:cs="Courier New"/>
          <w:color w:val="000000"/>
          <w:szCs w:val="28"/>
          <w:lang w:eastAsia="en-US"/>
        </w:rPr>
        <w:t>to</w:t>
      </w:r>
      <w:r w:rsidRPr="00597C31">
        <w:rPr>
          <w:rFonts w:eastAsia="Times New Roman" w:cs="Courier New"/>
          <w:color w:val="000000"/>
          <w:szCs w:val="28"/>
          <w:lang w:eastAsia="en-US"/>
        </w:rPr>
        <w:t xml:space="preserve"> work with Luther Landro, OTHER </w:t>
      </w:r>
      <w:r w:rsidR="003D5FE2" w:rsidRPr="00597C31">
        <w:rPr>
          <w:rFonts w:eastAsia="Times New Roman" w:cs="Courier New"/>
          <w:color w:val="000000"/>
          <w:szCs w:val="28"/>
          <w:lang w:eastAsia="en-US"/>
        </w:rPr>
        <w:t>PEOPLE and</w:t>
      </w:r>
      <w:r w:rsidRPr="00597C31">
        <w:rPr>
          <w:rFonts w:eastAsia="Times New Roman" w:cs="Courier New"/>
          <w:color w:val="000000"/>
          <w:szCs w:val="28"/>
          <w:lang w:eastAsia="en-US"/>
        </w:rPr>
        <w:t xml:space="preserve"> FINAL PERSON to name a few.</w:t>
      </w:r>
    </w:p>
    <w:p w14:paraId="729D609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A8F9DC2" w14:textId="0314E9D0"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enjoy marketing, problem solving and HOBBY.</w:t>
      </w:r>
    </w:p>
    <w:p w14:paraId="12A3DCB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3582085" w14:textId="575AB2F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am ALWAYS open to new ventures and opportunities in the AREA community.</w:t>
      </w:r>
    </w:p>
    <w:p w14:paraId="56E44A55"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6F3BCC" w14:textId="2DA73A9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Please let me know how I can help you. Explore some videos I've created here: LINK</w:t>
      </w:r>
    </w:p>
    <w:p w14:paraId="1255D3A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1A69A7F" w14:textId="4BF22E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FIRSTNAME</w:t>
      </w:r>
    </w:p>
    <w:p w14:paraId="6F81BD45"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823E4BF" w14:textId="77777777" w:rsidR="00597C31" w:rsidRDefault="00597C31">
      <w:pPr>
        <w:rPr>
          <w:rFonts w:eastAsia="Times New Roman" w:cs="Courier New"/>
          <w:color w:val="000000"/>
          <w:szCs w:val="28"/>
          <w:lang w:eastAsia="en-US"/>
        </w:rPr>
      </w:pPr>
      <w:r>
        <w:rPr>
          <w:rFonts w:eastAsia="Times New Roman" w:cs="Courier New"/>
          <w:color w:val="000000"/>
          <w:szCs w:val="28"/>
          <w:lang w:eastAsia="en-US"/>
        </w:rPr>
        <w:br w:type="page"/>
      </w:r>
    </w:p>
    <w:p w14:paraId="5F46F6AD" w14:textId="22D8F76C"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sidRPr="003D5FE2">
        <w:rPr>
          <w:rFonts w:eastAsia="Times New Roman" w:cs="Courier New"/>
          <w:b/>
          <w:color w:val="000000"/>
          <w:szCs w:val="28"/>
          <w:lang w:eastAsia="en-US"/>
        </w:rPr>
        <w:t>3</w:t>
      </w:r>
    </w:p>
    <w:p w14:paraId="01D38CBA"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07244E8" w14:textId="1606115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My passion is marketing. Understanding how customers go through their buying process. Dedicating time and effort to analyze, test, compare, and improve every aspect of the digital marketing experience. </w:t>
      </w:r>
    </w:p>
    <w:p w14:paraId="7ACA4DF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E1F280C" w14:textId="1541A48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Part of my daily routine is to learn something new, </w:t>
      </w:r>
      <w:r w:rsidR="003D5FE2" w:rsidRPr="00597C31">
        <w:rPr>
          <w:rFonts w:eastAsia="Times New Roman" w:cs="Courier New"/>
          <w:color w:val="000000"/>
          <w:szCs w:val="28"/>
          <w:lang w:eastAsia="en-US"/>
        </w:rPr>
        <w:t>every day</w:t>
      </w:r>
      <w:r w:rsidRPr="00597C31">
        <w:rPr>
          <w:rFonts w:eastAsia="Times New Roman" w:cs="Courier New"/>
          <w:color w:val="000000"/>
          <w:szCs w:val="28"/>
          <w:lang w:eastAsia="en-US"/>
        </w:rPr>
        <w:t>. It’s a personal passion to continue to keep learning and it’s something which has helped me drive real, cutting-edge results for clients.</w:t>
      </w:r>
    </w:p>
    <w:p w14:paraId="4C502A4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A73B2ED" w14:textId="0CFC749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Specialties: SEO, Social Media, Content Writing, Marketing Strategy, Email Marketing, Press Releases, Customer Service, HOBBY</w:t>
      </w:r>
    </w:p>
    <w:p w14:paraId="03A3F79B"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45EB00D" w14:textId="4623E21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t xml:space="preserve">Profile </w:t>
      </w:r>
      <w:r w:rsidR="003D5FE2" w:rsidRPr="003D5FE2">
        <w:rPr>
          <w:rFonts w:eastAsia="Times New Roman" w:cs="Courier New"/>
          <w:b/>
          <w:color w:val="000000"/>
          <w:szCs w:val="28"/>
          <w:lang w:eastAsia="en-US"/>
        </w:rPr>
        <w:t>4</w:t>
      </w:r>
    </w:p>
    <w:p w14:paraId="7A706D74"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F94CC25" w14:textId="673F175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Born and raised in TOWN, I moved to the LOCAL AREA in DATE MOVED at the age of AGE. After graduating from SCHOOL with a degree in MAJOR I worked as a PREVIOUS JOB before transitioning into consulting in START YEAR. </w:t>
      </w:r>
    </w:p>
    <w:p w14:paraId="0A68971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978F358" w14:textId="1FDD23C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These days I specialize in social media marketing. Some of the clients I've worked with include: LIST OF PREVIOUS CLIENTS, and many others.</w:t>
      </w:r>
    </w:p>
    <w:p w14:paraId="601C545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9DC00CB" w14:textId="00C1A59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Specialties: branding and marketing strategy, PR &amp; social media strategy and implementation, copy writing, content development, social media advertising, analytics, branding, content marketing.</w:t>
      </w:r>
    </w:p>
    <w:p w14:paraId="48174343"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EE77097" w14:textId="77777777" w:rsidR="003D5FE2" w:rsidRDefault="003D5FE2">
      <w:pPr>
        <w:rPr>
          <w:rFonts w:eastAsia="Times New Roman" w:cs="Courier New"/>
          <w:b/>
          <w:color w:val="000000"/>
          <w:szCs w:val="28"/>
          <w:lang w:eastAsia="en-US"/>
        </w:rPr>
      </w:pPr>
      <w:r>
        <w:rPr>
          <w:rFonts w:eastAsia="Times New Roman" w:cs="Courier New"/>
          <w:b/>
          <w:color w:val="000000"/>
          <w:szCs w:val="28"/>
          <w:lang w:eastAsia="en-US"/>
        </w:rPr>
        <w:br w:type="page"/>
      </w:r>
    </w:p>
    <w:p w14:paraId="3F7C412C" w14:textId="01BB70EA" w:rsidR="00597C31" w:rsidRP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sidRPr="003D5FE2">
        <w:rPr>
          <w:rFonts w:eastAsia="Times New Roman" w:cs="Courier New"/>
          <w:b/>
          <w:color w:val="000000"/>
          <w:szCs w:val="28"/>
          <w:lang w:eastAsia="en-US"/>
        </w:rPr>
        <w:t>5</w:t>
      </w:r>
    </w:p>
    <w:p w14:paraId="6EA9C36F" w14:textId="77777777" w:rsidR="003D5FE2" w:rsidRPr="00597C31"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CDD1B0A" w14:textId="1096C240"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 give local businesses a creative edge, with their social media, digital marketing and offline sales. </w:t>
      </w:r>
    </w:p>
    <w:p w14:paraId="6963113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89963B9" w14:textId="60EFA1B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At COMPANY NAME, in addition to website design, I do social media marketing, search engine optimization (SEO), and create custom marketing solutions for my clients. </w:t>
      </w:r>
    </w:p>
    <w:p w14:paraId="4F936EC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60D6F1B" w14:textId="2372E97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In DATE I founded COMPANY NAME, the leading online marketing company in the TOWN area. We've helped businesses in the TOWN community reach new customers and grow their revenue with unique marketing strategies. </w:t>
      </w:r>
    </w:p>
    <w:p w14:paraId="2C6C3C1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5D8361FB" w14:textId="77777777" w:rsid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I'm passionate about helping companies become more creative, improve their online presence, and cultivating a base of raving fans. Social media is a massive part of every company's brand today, from the content you create to the comments you receive. </w:t>
      </w:r>
    </w:p>
    <w:p w14:paraId="487CE60D"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F4A4407" w14:textId="5D63C41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Getting social media right is </w:t>
      </w:r>
      <w:r w:rsidR="003D5FE2" w:rsidRPr="00597C31">
        <w:rPr>
          <w:rFonts w:eastAsia="Times New Roman" w:cs="Courier New"/>
          <w:color w:val="000000"/>
          <w:szCs w:val="28"/>
          <w:lang w:eastAsia="en-US"/>
        </w:rPr>
        <w:t>challenging but</w:t>
      </w:r>
      <w:r w:rsidRPr="00597C31">
        <w:rPr>
          <w:rFonts w:eastAsia="Times New Roman" w:cs="Courier New"/>
          <w:color w:val="000000"/>
          <w:szCs w:val="28"/>
          <w:lang w:eastAsia="en-US"/>
        </w:rPr>
        <w:t xml:space="preserve"> provides a big edge against competitors. I help brands understand all sides of the social media universe.</w:t>
      </w:r>
    </w:p>
    <w:p w14:paraId="6F209C2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50157F7" w14:textId="77777777" w:rsid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Some of the services I provide:</w:t>
      </w:r>
    </w:p>
    <w:p w14:paraId="5114702B" w14:textId="7CBFCBF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w:t>
      </w:r>
    </w:p>
    <w:p w14:paraId="18200B59" w14:textId="7F987B4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Search Engine Optimization - Get your business in front of the customers who are looking for what you offer.  </w:t>
      </w:r>
    </w:p>
    <w:p w14:paraId="20601420" w14:textId="17BDC60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Reputation Management - Attracted raving reviews while quietly eliminating complaints</w:t>
      </w:r>
    </w:p>
    <w:p w14:paraId="20F0CB58" w14:textId="6663E5B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Social Media Management - Turn your customers into raving fans.</w:t>
      </w:r>
    </w:p>
    <w:p w14:paraId="50B5BFE4" w14:textId="2170AD7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Online Advertising Management - Results based advertising designed to show you a return on every ad dollar you spend.</w:t>
      </w:r>
    </w:p>
    <w:p w14:paraId="678F6E42"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485D16B" w14:textId="7ABC98F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Join my network of TOWN business owners and entrepreneurs. Connect with me and send me a quick message and I look forward to connecting with you. </w:t>
      </w:r>
    </w:p>
    <w:p w14:paraId="674DEC72" w14:textId="29FBCFD1" w:rsidR="00597C31" w:rsidRDefault="00597C31" w:rsidP="00AA608C"/>
    <w:p w14:paraId="331273CC" w14:textId="77777777" w:rsidR="001B3A0F" w:rsidRDefault="001B3A0F">
      <w:r>
        <w:br w:type="page"/>
      </w:r>
    </w:p>
    <w:p w14:paraId="3C6046A3" w14:textId="3184147B" w:rsidR="001B3A0F" w:rsidRDefault="001B3A0F" w:rsidP="001B3A0F">
      <w:pPr>
        <w:pStyle w:val="Heading2"/>
      </w:pPr>
      <w:r>
        <w:lastRenderedPageBreak/>
        <w:t>Weekly Content Plan</w:t>
      </w:r>
    </w:p>
    <w:p w14:paraId="5071A4D5" w14:textId="77777777" w:rsidR="001B3A0F" w:rsidRDefault="001B3A0F" w:rsidP="001B3A0F">
      <w:r>
        <w:t>Week 1</w:t>
      </w:r>
    </w:p>
    <w:p w14:paraId="0CDB9463" w14:textId="77777777" w:rsidR="001B3A0F" w:rsidRDefault="001B3A0F" w:rsidP="001B3A0F">
      <w:r>
        <w:t xml:space="preserve">  Examine and discuss the [niche] audience - Agitate some problem</w:t>
      </w:r>
    </w:p>
    <w:p w14:paraId="5ED854B5" w14:textId="77777777" w:rsidR="001B3A0F" w:rsidRDefault="001B3A0F" w:rsidP="001B3A0F">
      <w:r>
        <w:t xml:space="preserve">    Breakdown the customer base for your target niche</w:t>
      </w:r>
    </w:p>
    <w:p w14:paraId="2C368D2E" w14:textId="145220C7" w:rsidR="001B3A0F" w:rsidRDefault="001B3A0F" w:rsidP="001B3A0F">
      <w:pPr>
        <w:pStyle w:val="ListParagraph"/>
        <w:numPr>
          <w:ilvl w:val="0"/>
          <w:numId w:val="27"/>
        </w:numPr>
      </w:pPr>
      <w:r>
        <w:t>Demographics</w:t>
      </w:r>
    </w:p>
    <w:p w14:paraId="43D2E6FE" w14:textId="28668972" w:rsidR="001B3A0F" w:rsidRDefault="001B3A0F" w:rsidP="001B3A0F">
      <w:pPr>
        <w:pStyle w:val="ListParagraph"/>
        <w:numPr>
          <w:ilvl w:val="0"/>
          <w:numId w:val="27"/>
        </w:numPr>
      </w:pPr>
      <w:r>
        <w:t>Likes / Dislikes / Desires / Pains</w:t>
      </w:r>
    </w:p>
    <w:p w14:paraId="0CF46A7B" w14:textId="42F90986" w:rsidR="001B3A0F" w:rsidRDefault="001B3A0F" w:rsidP="001B3A0F">
      <w:pPr>
        <w:pStyle w:val="ListParagraph"/>
        <w:numPr>
          <w:ilvl w:val="0"/>
          <w:numId w:val="27"/>
        </w:numPr>
      </w:pPr>
      <w:r>
        <w:t>Current &amp; Predicted Buying Trends</w:t>
      </w:r>
    </w:p>
    <w:p w14:paraId="17A599BF" w14:textId="0495FDA2" w:rsidR="001B3A0F" w:rsidRDefault="001B3A0F" w:rsidP="001B3A0F">
      <w:pPr>
        <w:pStyle w:val="ListParagraph"/>
        <w:numPr>
          <w:ilvl w:val="0"/>
          <w:numId w:val="27"/>
        </w:numPr>
      </w:pPr>
      <w:r>
        <w:t>Challenges of reaching the niche (too expensive, + competition or shrinking)</w:t>
      </w:r>
    </w:p>
    <w:p w14:paraId="4707FC8B" w14:textId="3AD62304" w:rsidR="001B3A0F" w:rsidRDefault="001B3A0F" w:rsidP="001B3A0F">
      <w:pPr>
        <w:pStyle w:val="ListParagraph"/>
        <w:numPr>
          <w:ilvl w:val="0"/>
          <w:numId w:val="27"/>
        </w:numPr>
      </w:pPr>
      <w:r>
        <w:t>Resources for reaching their audience online, cheaper, faster, and easier</w:t>
      </w:r>
    </w:p>
    <w:p w14:paraId="18703744" w14:textId="77777777" w:rsidR="001B3A0F" w:rsidRDefault="001B3A0F" w:rsidP="001B3A0F"/>
    <w:p w14:paraId="2404EC38" w14:textId="77777777" w:rsidR="001B3A0F" w:rsidRPr="001B3A0F" w:rsidRDefault="001B3A0F" w:rsidP="001B3A0F">
      <w:pPr>
        <w:rPr>
          <w:b/>
        </w:rPr>
      </w:pPr>
      <w:r w:rsidRPr="001B3A0F">
        <w:rPr>
          <w:b/>
        </w:rPr>
        <w:t>Week 2</w:t>
      </w:r>
    </w:p>
    <w:p w14:paraId="139AB6F8" w14:textId="77777777" w:rsidR="001B3A0F" w:rsidRDefault="001B3A0F" w:rsidP="001B3A0F">
      <w:r>
        <w:t xml:space="preserve">  Lay out the 5 biggest challenges in [niche] and present 5 solutions</w:t>
      </w:r>
    </w:p>
    <w:p w14:paraId="316A0ADB" w14:textId="77777777" w:rsidR="001B3A0F" w:rsidRDefault="001B3A0F" w:rsidP="001B3A0F">
      <w:r>
        <w:t xml:space="preserve">    Nearly all businesses struggle with one or more common problems</w:t>
      </w:r>
    </w:p>
    <w:p w14:paraId="4C2F4754" w14:textId="4F05ADEF" w:rsidR="001B3A0F" w:rsidRDefault="001B3A0F" w:rsidP="001B3A0F">
      <w:pPr>
        <w:pStyle w:val="ListParagraph"/>
        <w:numPr>
          <w:ilvl w:val="0"/>
          <w:numId w:val="28"/>
        </w:numPr>
      </w:pPr>
      <w:r>
        <w:t xml:space="preserve">Poor Reputation </w:t>
      </w:r>
    </w:p>
    <w:p w14:paraId="4CD03E34" w14:textId="18E816B5" w:rsidR="001B3A0F" w:rsidRDefault="001B3A0F" w:rsidP="001B3A0F">
      <w:pPr>
        <w:pStyle w:val="ListParagraph"/>
        <w:numPr>
          <w:ilvl w:val="0"/>
          <w:numId w:val="28"/>
        </w:numPr>
      </w:pPr>
      <w:r>
        <w:t>Weak Market Reach</w:t>
      </w:r>
    </w:p>
    <w:p w14:paraId="6BEF1ED0" w14:textId="684721E2" w:rsidR="001B3A0F" w:rsidRDefault="001B3A0F" w:rsidP="001B3A0F">
      <w:pPr>
        <w:pStyle w:val="ListParagraph"/>
        <w:numPr>
          <w:ilvl w:val="0"/>
          <w:numId w:val="28"/>
        </w:numPr>
      </w:pPr>
      <w:r>
        <w:t>Low traffic from potential buyers</w:t>
      </w:r>
    </w:p>
    <w:p w14:paraId="4F7E0E2B" w14:textId="74455B9A" w:rsidR="001B3A0F" w:rsidRDefault="001B3A0F" w:rsidP="001B3A0F">
      <w:pPr>
        <w:pStyle w:val="ListParagraph"/>
        <w:numPr>
          <w:ilvl w:val="0"/>
          <w:numId w:val="28"/>
        </w:numPr>
      </w:pPr>
      <w:r>
        <w:t>Poor conversion on offers</w:t>
      </w:r>
    </w:p>
    <w:p w14:paraId="31F26429" w14:textId="5578F0C7" w:rsidR="001B3A0F" w:rsidRDefault="001B3A0F" w:rsidP="001B3A0F">
      <w:pPr>
        <w:pStyle w:val="ListParagraph"/>
        <w:numPr>
          <w:ilvl w:val="0"/>
          <w:numId w:val="28"/>
        </w:numPr>
      </w:pPr>
      <w:r>
        <w:t xml:space="preserve">No email marketing </w:t>
      </w:r>
    </w:p>
    <w:p w14:paraId="06081497" w14:textId="4C768E46" w:rsidR="001B3A0F" w:rsidRDefault="001B3A0F" w:rsidP="001B3A0F">
      <w:r>
        <w:t xml:space="preserve">  High-level walkthrough of solutions to one or all of the above</w:t>
      </w:r>
    </w:p>
    <w:p w14:paraId="7F0A9A33" w14:textId="599C196A" w:rsidR="001B3A0F" w:rsidRDefault="001B3A0F" w:rsidP="001B3A0F">
      <w:r>
        <w:t xml:space="preserve">  Call to action; still need help? Send me a message or reply</w:t>
      </w:r>
    </w:p>
    <w:p w14:paraId="54CAA351" w14:textId="77777777" w:rsidR="001B3A0F" w:rsidRDefault="001B3A0F" w:rsidP="001B3A0F"/>
    <w:p w14:paraId="7CE83FF3" w14:textId="77777777" w:rsidR="001B3A0F" w:rsidRPr="001B3A0F" w:rsidRDefault="001B3A0F" w:rsidP="001B3A0F">
      <w:pPr>
        <w:rPr>
          <w:b/>
        </w:rPr>
      </w:pPr>
      <w:r w:rsidRPr="001B3A0F">
        <w:rPr>
          <w:b/>
        </w:rPr>
        <w:t>Week 3</w:t>
      </w:r>
    </w:p>
    <w:p w14:paraId="5C60515B" w14:textId="77777777" w:rsidR="001B3A0F" w:rsidRDefault="001B3A0F" w:rsidP="001B3A0F">
      <w:r>
        <w:t xml:space="preserve">  7 tools to help the [niche] generate more business</w:t>
      </w:r>
    </w:p>
    <w:p w14:paraId="761E0060" w14:textId="5FCEC305" w:rsidR="001B3A0F" w:rsidRDefault="001B3A0F" w:rsidP="001B3A0F">
      <w:r>
        <w:t xml:space="preserve">    Search for the tools used for the services you offer the prospects</w:t>
      </w:r>
    </w:p>
    <w:p w14:paraId="7801476D" w14:textId="77777777" w:rsidR="001B3A0F" w:rsidRDefault="001B3A0F" w:rsidP="001B3A0F">
      <w:r>
        <w:t xml:space="preserve">    Briefly walk them through the tools you use (upper level detail)</w:t>
      </w:r>
    </w:p>
    <w:p w14:paraId="641E17CF" w14:textId="553693DC" w:rsidR="001B3A0F" w:rsidRDefault="001B3A0F" w:rsidP="001B3A0F">
      <w:r>
        <w:t xml:space="preserve">    Feature some marketing and operations tools</w:t>
      </w:r>
    </w:p>
    <w:p w14:paraId="718439BC" w14:textId="69E59B32" w:rsidR="001B3A0F" w:rsidRDefault="001B3A0F" w:rsidP="001B3A0F">
      <w:pPr>
        <w:pStyle w:val="ListParagraph"/>
        <w:numPr>
          <w:ilvl w:val="0"/>
          <w:numId w:val="29"/>
        </w:numPr>
      </w:pPr>
      <w:r>
        <w:lastRenderedPageBreak/>
        <w:t>Google Analytics</w:t>
      </w:r>
    </w:p>
    <w:p w14:paraId="78A7E3D2" w14:textId="23FDEE9A" w:rsidR="001B3A0F" w:rsidRDefault="001B3A0F" w:rsidP="001B3A0F">
      <w:pPr>
        <w:pStyle w:val="ListParagraph"/>
        <w:numPr>
          <w:ilvl w:val="0"/>
          <w:numId w:val="29"/>
        </w:numPr>
      </w:pPr>
      <w:r>
        <w:t>Keyword Analysis Tools</w:t>
      </w:r>
    </w:p>
    <w:p w14:paraId="5BDBD950" w14:textId="45F3527B" w:rsidR="001B3A0F" w:rsidRDefault="001B3A0F" w:rsidP="001B3A0F">
      <w:pPr>
        <w:pStyle w:val="ListParagraph"/>
        <w:numPr>
          <w:ilvl w:val="0"/>
          <w:numId w:val="29"/>
        </w:numPr>
      </w:pPr>
      <w:r>
        <w:t>Web Scrapers</w:t>
      </w:r>
    </w:p>
    <w:p w14:paraId="1C2CACCE" w14:textId="3DF68975" w:rsidR="001B3A0F" w:rsidRDefault="001B3A0F" w:rsidP="001B3A0F">
      <w:pPr>
        <w:pStyle w:val="ListParagraph"/>
        <w:numPr>
          <w:ilvl w:val="0"/>
          <w:numId w:val="29"/>
        </w:numPr>
      </w:pPr>
      <w:r>
        <w:t>Macros &amp; Automation</w:t>
      </w:r>
    </w:p>
    <w:p w14:paraId="78EE0D09" w14:textId="43A3538E" w:rsidR="001B3A0F" w:rsidRDefault="001B3A0F" w:rsidP="001B3A0F">
      <w:pPr>
        <w:pStyle w:val="ListParagraph"/>
        <w:numPr>
          <w:ilvl w:val="0"/>
          <w:numId w:val="29"/>
        </w:numPr>
      </w:pPr>
      <w:r>
        <w:t>Custom Software</w:t>
      </w:r>
    </w:p>
    <w:p w14:paraId="1363CE6B" w14:textId="77777777" w:rsidR="001B3A0F" w:rsidRDefault="001B3A0F" w:rsidP="001B3A0F">
      <w:pPr>
        <w:ind w:left="360"/>
      </w:pPr>
      <w:r>
        <w:t>Discuss what benefits the tools can deliver and how it leads to more business</w:t>
      </w:r>
    </w:p>
    <w:p w14:paraId="7451D19E" w14:textId="31C95237" w:rsidR="001B3A0F" w:rsidRDefault="001B3A0F" w:rsidP="001B3A0F">
      <w:pPr>
        <w:ind w:left="360"/>
      </w:pPr>
      <w:r>
        <w:t>Call to action: solicit questions or a quick call on the subject</w:t>
      </w:r>
    </w:p>
    <w:p w14:paraId="01E38F97" w14:textId="77777777" w:rsidR="001B3A0F" w:rsidRDefault="001B3A0F" w:rsidP="001B3A0F"/>
    <w:p w14:paraId="12084AA2" w14:textId="77777777" w:rsidR="001B3A0F" w:rsidRPr="001B3A0F" w:rsidRDefault="001B3A0F" w:rsidP="001B3A0F">
      <w:pPr>
        <w:rPr>
          <w:b/>
        </w:rPr>
      </w:pPr>
      <w:r w:rsidRPr="001B3A0F">
        <w:rPr>
          <w:b/>
        </w:rPr>
        <w:t>Week 4</w:t>
      </w:r>
    </w:p>
    <w:p w14:paraId="708399CD" w14:textId="6B373D49" w:rsidR="001B3A0F" w:rsidRDefault="001B3A0F" w:rsidP="001B3A0F">
      <w:r>
        <w:t xml:space="preserve">  Walk reader through an example marketing campaign for [niche] </w:t>
      </w:r>
    </w:p>
    <w:p w14:paraId="03B0497C" w14:textId="2C3A106F" w:rsidR="001B3A0F" w:rsidRDefault="001B3A0F" w:rsidP="001B3A0F">
      <w:pPr>
        <w:pStyle w:val="ListParagraph"/>
        <w:numPr>
          <w:ilvl w:val="0"/>
          <w:numId w:val="30"/>
        </w:numPr>
      </w:pPr>
      <w:r>
        <w:t>Produce a use case for niche + marketing platform: e.g. Restaurant Reservation Facebook Ads</w:t>
      </w:r>
    </w:p>
    <w:p w14:paraId="1CFFBED7" w14:textId="37536F57" w:rsidR="001B3A0F" w:rsidRDefault="000526CA" w:rsidP="001B3A0F">
      <w:pPr>
        <w:pStyle w:val="ListParagraph"/>
        <w:numPr>
          <w:ilvl w:val="0"/>
          <w:numId w:val="30"/>
        </w:numPr>
      </w:pPr>
      <w:r>
        <w:t>C</w:t>
      </w:r>
      <w:r w:rsidR="001B3A0F">
        <w:t>ampaign objective: increase reservations and foot traffic</w:t>
      </w:r>
    </w:p>
    <w:p w14:paraId="1A48F8B4" w14:textId="7B434B9A" w:rsidR="001B3A0F" w:rsidRDefault="000526CA" w:rsidP="001B3A0F">
      <w:pPr>
        <w:pStyle w:val="ListParagraph"/>
        <w:numPr>
          <w:ilvl w:val="0"/>
          <w:numId w:val="30"/>
        </w:numPr>
      </w:pPr>
      <w:r>
        <w:t>I</w:t>
      </w:r>
      <w:r w:rsidR="001B3A0F">
        <w:t>nclude sample ads, budgets, and traffic estimates (Facebook gives you this estimate)</w:t>
      </w:r>
    </w:p>
    <w:p w14:paraId="75AB72AB" w14:textId="3D382C1B" w:rsidR="001B3A0F" w:rsidRDefault="000526CA" w:rsidP="001B3A0F">
      <w:pPr>
        <w:pStyle w:val="ListParagraph"/>
        <w:numPr>
          <w:ilvl w:val="0"/>
          <w:numId w:val="30"/>
        </w:numPr>
      </w:pPr>
      <w:r>
        <w:t>L</w:t>
      </w:r>
      <w:r w:rsidR="001B3A0F">
        <w:t>ay out the tools and steps to set up</w:t>
      </w:r>
    </w:p>
    <w:p w14:paraId="39A4D885" w14:textId="77777777" w:rsidR="001B3A0F" w:rsidRDefault="001B3A0F" w:rsidP="001B3A0F">
      <w:pPr>
        <w:pStyle w:val="ListParagraph"/>
      </w:pPr>
    </w:p>
    <w:p w14:paraId="66C18779" w14:textId="6FF042F4" w:rsidR="001B3A0F" w:rsidRDefault="001B3A0F" w:rsidP="001B3A0F">
      <w:pPr>
        <w:pStyle w:val="ListParagraph"/>
      </w:pPr>
      <w:r>
        <w:t>Call to action: want me to set all of this up for your restaurant? call or message me now</w:t>
      </w:r>
    </w:p>
    <w:p w14:paraId="29771EC6" w14:textId="77777777" w:rsidR="001B3A0F" w:rsidRDefault="001B3A0F" w:rsidP="001B3A0F"/>
    <w:p w14:paraId="59E46865" w14:textId="77777777" w:rsidR="001B3A0F" w:rsidRPr="001B3A0F" w:rsidRDefault="001B3A0F" w:rsidP="001B3A0F">
      <w:pPr>
        <w:rPr>
          <w:b/>
        </w:rPr>
      </w:pPr>
      <w:r w:rsidRPr="001B3A0F">
        <w:rPr>
          <w:b/>
        </w:rPr>
        <w:t>Week 5</w:t>
      </w:r>
    </w:p>
    <w:p w14:paraId="6C57FE78" w14:textId="576B4EFB" w:rsidR="001B3A0F" w:rsidRDefault="001B3A0F" w:rsidP="001B3A0F">
      <w:r>
        <w:t>Predictions for [niche] market</w:t>
      </w:r>
    </w:p>
    <w:p w14:paraId="06CA2554" w14:textId="1C328C44" w:rsidR="001B3A0F" w:rsidRDefault="001B3A0F" w:rsidP="001B3A0F">
      <w:pPr>
        <w:pStyle w:val="ListParagraph"/>
        <w:numPr>
          <w:ilvl w:val="0"/>
          <w:numId w:val="31"/>
        </w:numPr>
      </w:pPr>
      <w:r>
        <w:t>Search the web for these types of prediction articles. Commonly found in summer / fall</w:t>
      </w:r>
    </w:p>
    <w:p w14:paraId="1406B201" w14:textId="4E1E18A9" w:rsidR="001B3A0F" w:rsidRDefault="001B3A0F" w:rsidP="001B3A0F">
      <w:pPr>
        <w:pStyle w:val="ListParagraph"/>
        <w:numPr>
          <w:ilvl w:val="0"/>
          <w:numId w:val="31"/>
        </w:numPr>
      </w:pPr>
      <w:r>
        <w:t xml:space="preserve">You'll find them on industry </w:t>
      </w:r>
      <w:r w:rsidR="0073408F">
        <w:t>related</w:t>
      </w:r>
      <w:r>
        <w:t xml:space="preserve"> sites and associations</w:t>
      </w:r>
    </w:p>
    <w:p w14:paraId="5FE78376" w14:textId="11B0FD0A" w:rsidR="001B3A0F" w:rsidRDefault="001B3A0F" w:rsidP="001B3A0F">
      <w:pPr>
        <w:pStyle w:val="ListParagraph"/>
        <w:numPr>
          <w:ilvl w:val="0"/>
          <w:numId w:val="31"/>
        </w:numPr>
      </w:pPr>
      <w:r>
        <w:t>Look at past years and draw conclusions on long term trends</w:t>
      </w:r>
    </w:p>
    <w:p w14:paraId="4FAB416C" w14:textId="29324D40" w:rsidR="001B3A0F" w:rsidRDefault="001B3A0F" w:rsidP="001B3A0F">
      <w:pPr>
        <w:pStyle w:val="ListParagraph"/>
        <w:numPr>
          <w:ilvl w:val="0"/>
          <w:numId w:val="31"/>
        </w:numPr>
      </w:pPr>
      <w:r>
        <w:t>Take the 3 or 7 most pertinent predictions and summarize in your post</w:t>
      </w:r>
    </w:p>
    <w:p w14:paraId="77F9BA3A" w14:textId="4AC7B979" w:rsidR="001B3A0F" w:rsidRDefault="001B3A0F" w:rsidP="001B3A0F">
      <w:r>
        <w:t xml:space="preserve">    Paint a fair picture of good news</w:t>
      </w:r>
    </w:p>
    <w:p w14:paraId="426A35C9" w14:textId="77777777" w:rsidR="001B3A0F" w:rsidRDefault="001B3A0F" w:rsidP="001B3A0F">
      <w:r>
        <w:lastRenderedPageBreak/>
        <w:t xml:space="preserve">    Or give a grim forecast and offer ways to weather a potential storm</w:t>
      </w:r>
    </w:p>
    <w:p w14:paraId="7F9E3D74" w14:textId="4CC132CD" w:rsidR="001B3A0F" w:rsidRDefault="000526CA" w:rsidP="001B3A0F">
      <w:pPr>
        <w:pStyle w:val="ListParagraph"/>
        <w:numPr>
          <w:ilvl w:val="0"/>
          <w:numId w:val="32"/>
        </w:numPr>
      </w:pPr>
      <w:r>
        <w:t>S</w:t>
      </w:r>
      <w:r w:rsidR="001B3A0F">
        <w:t>howcase a service you offer and demonstrate how it will help</w:t>
      </w:r>
    </w:p>
    <w:p w14:paraId="74A87862" w14:textId="23BA8BAE" w:rsidR="001B3A0F" w:rsidRDefault="000526CA" w:rsidP="001B3A0F">
      <w:pPr>
        <w:pStyle w:val="ListParagraph"/>
        <w:numPr>
          <w:ilvl w:val="0"/>
          <w:numId w:val="32"/>
        </w:numPr>
      </w:pPr>
      <w:r>
        <w:t>A</w:t>
      </w:r>
      <w:r w:rsidR="001B3A0F">
        <w:t>sk for reader predictions</w:t>
      </w:r>
    </w:p>
    <w:p w14:paraId="7E1F4182" w14:textId="77777777" w:rsidR="001B3A0F" w:rsidRDefault="001B3A0F" w:rsidP="001B3A0F"/>
    <w:p w14:paraId="10210673" w14:textId="77777777" w:rsidR="001B3A0F" w:rsidRPr="001B3A0F" w:rsidRDefault="001B3A0F" w:rsidP="001B3A0F">
      <w:pPr>
        <w:rPr>
          <w:b/>
        </w:rPr>
      </w:pPr>
      <w:r w:rsidRPr="001B3A0F">
        <w:rPr>
          <w:b/>
        </w:rPr>
        <w:t>Week 6</w:t>
      </w:r>
    </w:p>
    <w:p w14:paraId="6CEB8B5A" w14:textId="6D8DAC89" w:rsidR="001B3A0F" w:rsidRDefault="001B3A0F" w:rsidP="001B3A0F">
      <w:r>
        <w:t>Reaching the [niche] on [social network, platform, medium]</w:t>
      </w:r>
    </w:p>
    <w:p w14:paraId="234DDEFA" w14:textId="77777777" w:rsidR="001B3A0F" w:rsidRDefault="001B3A0F" w:rsidP="001B3A0F">
      <w:r>
        <w:t xml:space="preserve">    This could be anything (print media, twitter, blog ads, etc)</w:t>
      </w:r>
    </w:p>
    <w:p w14:paraId="7D6FEA38" w14:textId="591A718F" w:rsidR="001B3A0F" w:rsidRDefault="001B3A0F" w:rsidP="001B3A0F">
      <w:r>
        <w:t xml:space="preserve">    Give them a run through of what they need.</w:t>
      </w:r>
    </w:p>
    <w:p w14:paraId="49795889" w14:textId="35105E9A" w:rsidR="001B3A0F" w:rsidRDefault="000526CA" w:rsidP="001B3A0F">
      <w:pPr>
        <w:pStyle w:val="ListParagraph"/>
        <w:numPr>
          <w:ilvl w:val="0"/>
          <w:numId w:val="33"/>
        </w:numPr>
      </w:pPr>
      <w:r>
        <w:t>A</w:t>
      </w:r>
      <w:r w:rsidR="001B3A0F">
        <w:t>dvertisements</w:t>
      </w:r>
    </w:p>
    <w:p w14:paraId="4F4652B7" w14:textId="2BAECE53" w:rsidR="001B3A0F" w:rsidRDefault="000526CA" w:rsidP="001B3A0F">
      <w:pPr>
        <w:pStyle w:val="ListParagraph"/>
        <w:numPr>
          <w:ilvl w:val="0"/>
          <w:numId w:val="33"/>
        </w:numPr>
      </w:pPr>
      <w:r>
        <w:t>C</w:t>
      </w:r>
      <w:r w:rsidR="001B3A0F">
        <w:t>ollect email leads</w:t>
      </w:r>
    </w:p>
    <w:p w14:paraId="57E0133E" w14:textId="3F54D30B" w:rsidR="001B3A0F" w:rsidRDefault="000526CA" w:rsidP="001B3A0F">
      <w:pPr>
        <w:pStyle w:val="ListParagraph"/>
        <w:numPr>
          <w:ilvl w:val="0"/>
          <w:numId w:val="33"/>
        </w:numPr>
      </w:pPr>
      <w:r>
        <w:t>B</w:t>
      </w:r>
      <w:r w:rsidR="001B3A0F">
        <w:t>uild landing pages</w:t>
      </w:r>
    </w:p>
    <w:p w14:paraId="4A4F066B" w14:textId="4FF3EE8E" w:rsidR="001B3A0F" w:rsidRDefault="000526CA" w:rsidP="001B3A0F">
      <w:pPr>
        <w:pStyle w:val="ListParagraph"/>
        <w:numPr>
          <w:ilvl w:val="0"/>
          <w:numId w:val="33"/>
        </w:numPr>
      </w:pPr>
      <w:r>
        <w:t>U</w:t>
      </w:r>
      <w:r w:rsidR="001B3A0F">
        <w:t>ser-friendly offer</w:t>
      </w:r>
    </w:p>
    <w:p w14:paraId="54B608FE" w14:textId="5AF10554" w:rsidR="001B3A0F" w:rsidRDefault="000526CA" w:rsidP="001B3A0F">
      <w:pPr>
        <w:pStyle w:val="ListParagraph"/>
        <w:numPr>
          <w:ilvl w:val="0"/>
          <w:numId w:val="33"/>
        </w:numPr>
      </w:pPr>
      <w:r>
        <w:t>D</w:t>
      </w:r>
      <w:r w:rsidR="001B3A0F">
        <w:t>iscuss budget and scale options</w:t>
      </w:r>
    </w:p>
    <w:p w14:paraId="6683D51C" w14:textId="73A4D93E" w:rsidR="001B3A0F" w:rsidRDefault="001B3A0F" w:rsidP="001B3A0F">
      <w:pPr>
        <w:pStyle w:val="ListParagraph"/>
        <w:numPr>
          <w:ilvl w:val="0"/>
          <w:numId w:val="33"/>
        </w:numPr>
      </w:pPr>
      <w:r>
        <w:t>Give the decision makers the costs, projections, and bottom-line</w:t>
      </w:r>
    </w:p>
    <w:p w14:paraId="6A936F08" w14:textId="7F8AB566" w:rsidR="001B3A0F" w:rsidRDefault="001B3A0F" w:rsidP="001B3A0F">
      <w:pPr>
        <w:ind w:left="720"/>
      </w:pPr>
      <w:r>
        <w:t>Call to action; offer to do this analysis for their business- call or message me</w:t>
      </w:r>
    </w:p>
    <w:p w14:paraId="35177A45" w14:textId="77777777" w:rsidR="001B3A0F" w:rsidRDefault="001B3A0F" w:rsidP="001B3A0F"/>
    <w:p w14:paraId="60BA8647" w14:textId="77777777" w:rsidR="001B3A0F" w:rsidRPr="001B3A0F" w:rsidRDefault="001B3A0F" w:rsidP="001B3A0F">
      <w:pPr>
        <w:rPr>
          <w:b/>
        </w:rPr>
      </w:pPr>
      <w:r w:rsidRPr="001B3A0F">
        <w:rPr>
          <w:b/>
        </w:rPr>
        <w:t>Week 7</w:t>
      </w:r>
    </w:p>
    <w:p w14:paraId="6EBE2A22" w14:textId="77777777" w:rsidR="001B3A0F" w:rsidRDefault="001B3A0F" w:rsidP="001B3A0F">
      <w:r>
        <w:t xml:space="preserve">  Optimizing the Google presence for the [niche]</w:t>
      </w:r>
    </w:p>
    <w:p w14:paraId="10633A1D" w14:textId="77777777" w:rsidR="001B3A0F" w:rsidRDefault="001B3A0F" w:rsidP="001B3A0F">
      <w:r>
        <w:t xml:space="preserve">    Simple walk through of the proper settings of their Google profile</w:t>
      </w:r>
    </w:p>
    <w:p w14:paraId="49B92368" w14:textId="16904F29" w:rsidR="001B3A0F" w:rsidRDefault="001B3A0F" w:rsidP="001B3A0F">
      <w:pPr>
        <w:pStyle w:val="ListParagraph"/>
        <w:numPr>
          <w:ilvl w:val="0"/>
          <w:numId w:val="35"/>
        </w:numPr>
      </w:pPr>
      <w:r>
        <w:t>Updating contact and biz info</w:t>
      </w:r>
    </w:p>
    <w:p w14:paraId="5E902173" w14:textId="3DAEBA95" w:rsidR="001B3A0F" w:rsidRDefault="001B3A0F" w:rsidP="001B3A0F">
      <w:pPr>
        <w:pStyle w:val="ListParagraph"/>
        <w:numPr>
          <w:ilvl w:val="0"/>
          <w:numId w:val="35"/>
        </w:numPr>
      </w:pPr>
      <w:r>
        <w:t xml:space="preserve">Updating pictures </w:t>
      </w:r>
    </w:p>
    <w:p w14:paraId="5A601C5B" w14:textId="397615AB" w:rsidR="001B3A0F" w:rsidRDefault="001B3A0F" w:rsidP="001B3A0F">
      <w:pPr>
        <w:pStyle w:val="ListParagraph"/>
        <w:numPr>
          <w:ilvl w:val="0"/>
          <w:numId w:val="35"/>
        </w:numPr>
      </w:pPr>
      <w:r>
        <w:t>Including a call to action button</w:t>
      </w:r>
    </w:p>
    <w:p w14:paraId="342CB842" w14:textId="624D52AB" w:rsidR="001B3A0F" w:rsidRDefault="001B3A0F" w:rsidP="001B3A0F">
      <w:pPr>
        <w:pStyle w:val="ListParagraph"/>
        <w:numPr>
          <w:ilvl w:val="0"/>
          <w:numId w:val="35"/>
        </w:numPr>
      </w:pPr>
      <w:r>
        <w:t>Attending to reviews</w:t>
      </w:r>
    </w:p>
    <w:p w14:paraId="32A596B7" w14:textId="77777777" w:rsidR="001B3A0F" w:rsidRDefault="001B3A0F" w:rsidP="001B3A0F"/>
    <w:p w14:paraId="75F105A9" w14:textId="77777777" w:rsidR="001B3A0F" w:rsidRDefault="001B3A0F">
      <w:pPr>
        <w:rPr>
          <w:b/>
        </w:rPr>
      </w:pPr>
      <w:r>
        <w:rPr>
          <w:b/>
        </w:rPr>
        <w:br w:type="page"/>
      </w:r>
    </w:p>
    <w:p w14:paraId="1593C30C" w14:textId="56CF9E19" w:rsidR="001B3A0F" w:rsidRPr="001B3A0F" w:rsidRDefault="001B3A0F" w:rsidP="001B3A0F">
      <w:pPr>
        <w:rPr>
          <w:b/>
        </w:rPr>
      </w:pPr>
      <w:r w:rsidRPr="001B3A0F">
        <w:rPr>
          <w:b/>
        </w:rPr>
        <w:lastRenderedPageBreak/>
        <w:t>Week 8</w:t>
      </w:r>
    </w:p>
    <w:p w14:paraId="60AE71A8" w14:textId="77777777" w:rsidR="001B3A0F" w:rsidRDefault="001B3A0F" w:rsidP="001B3A0F">
      <w:r>
        <w:t xml:space="preserve">  Effective email marketing practices for the [niche]</w:t>
      </w:r>
    </w:p>
    <w:p w14:paraId="1F4B331E" w14:textId="77777777" w:rsidR="001B3A0F" w:rsidRDefault="001B3A0F" w:rsidP="001B3A0F">
      <w:r>
        <w:t xml:space="preserve">    Break down some email strategies for a real estate agent</w:t>
      </w:r>
    </w:p>
    <w:p w14:paraId="22F4CDC2" w14:textId="1C443513" w:rsidR="001B3A0F" w:rsidRDefault="001B3A0F" w:rsidP="001B3A0F">
      <w:pPr>
        <w:pStyle w:val="ListParagraph"/>
        <w:numPr>
          <w:ilvl w:val="0"/>
          <w:numId w:val="34"/>
        </w:numPr>
      </w:pPr>
      <w:r>
        <w:t xml:space="preserve">How best to build a </w:t>
      </w:r>
      <w:r w:rsidR="0073408F">
        <w:t>list?</w:t>
      </w:r>
    </w:p>
    <w:p w14:paraId="2486465F" w14:textId="75579145" w:rsidR="001B3A0F" w:rsidRDefault="000526CA" w:rsidP="001B3A0F">
      <w:pPr>
        <w:pStyle w:val="ListParagraph"/>
        <w:numPr>
          <w:ilvl w:val="0"/>
          <w:numId w:val="34"/>
        </w:numPr>
      </w:pPr>
      <w:r>
        <w:t>W</w:t>
      </w:r>
      <w:r w:rsidR="001B3A0F">
        <w:t>eekly content plan</w:t>
      </w:r>
    </w:p>
    <w:p w14:paraId="4E467B82" w14:textId="5D1F0148" w:rsidR="001B3A0F" w:rsidRDefault="000526CA" w:rsidP="001B3A0F">
      <w:pPr>
        <w:pStyle w:val="ListParagraph"/>
        <w:numPr>
          <w:ilvl w:val="0"/>
          <w:numId w:val="34"/>
        </w:numPr>
      </w:pPr>
      <w:r>
        <w:t>B</w:t>
      </w:r>
      <w:r w:rsidR="001B3A0F">
        <w:t xml:space="preserve">ackend vendors you'll need </w:t>
      </w:r>
    </w:p>
    <w:p w14:paraId="00FD11A2" w14:textId="37B949A9" w:rsidR="001B3A0F" w:rsidRDefault="000526CA" w:rsidP="001B3A0F">
      <w:pPr>
        <w:pStyle w:val="ListParagraph"/>
        <w:numPr>
          <w:ilvl w:val="0"/>
          <w:numId w:val="34"/>
        </w:numPr>
      </w:pPr>
      <w:r>
        <w:t>H</w:t>
      </w:r>
      <w:r w:rsidR="001B3A0F">
        <w:t>ow to sign up and use an autoresponder</w:t>
      </w:r>
    </w:p>
    <w:p w14:paraId="079A1A72" w14:textId="77777777" w:rsidR="001B3A0F" w:rsidRDefault="001B3A0F" w:rsidP="001B3A0F">
      <w:r>
        <w:t xml:space="preserve">      CTA: message me to have this setup for you </w:t>
      </w:r>
    </w:p>
    <w:p w14:paraId="3DF5296F" w14:textId="77777777" w:rsidR="001B3A0F" w:rsidRDefault="001B3A0F" w:rsidP="001B3A0F"/>
    <w:p w14:paraId="01435823" w14:textId="77777777" w:rsidR="001B3A0F" w:rsidRPr="001B3A0F" w:rsidRDefault="001B3A0F" w:rsidP="001B3A0F">
      <w:pPr>
        <w:rPr>
          <w:b/>
        </w:rPr>
      </w:pPr>
      <w:r w:rsidRPr="001B3A0F">
        <w:rPr>
          <w:b/>
        </w:rPr>
        <w:t>Week 9+</w:t>
      </w:r>
    </w:p>
    <w:p w14:paraId="070C6961" w14:textId="2C23F6D2" w:rsidR="001B3A0F" w:rsidRDefault="001B3A0F" w:rsidP="001B3A0F">
      <w:r>
        <w:t xml:space="preserve">TIPS: </w:t>
      </w:r>
    </w:p>
    <w:p w14:paraId="7AAA70F5" w14:textId="5762DEDB" w:rsidR="001B3A0F" w:rsidRDefault="001B3A0F" w:rsidP="001B3A0F">
      <w:r>
        <w:t xml:space="preserve">Don't come up with content ideas in a bubble </w:t>
      </w:r>
    </w:p>
    <w:p w14:paraId="77BC716E" w14:textId="77777777" w:rsidR="001B3A0F" w:rsidRDefault="001B3A0F" w:rsidP="001B3A0F">
      <w:r>
        <w:t xml:space="preserve">  Look outside of your room for content ideas</w:t>
      </w:r>
    </w:p>
    <w:p w14:paraId="13588C50" w14:textId="2D0E8AD0" w:rsidR="001B3A0F" w:rsidRDefault="001B3A0F" w:rsidP="001B3A0F">
      <w:pPr>
        <w:pStyle w:val="ListParagraph"/>
        <w:numPr>
          <w:ilvl w:val="0"/>
          <w:numId w:val="36"/>
        </w:numPr>
      </w:pPr>
      <w:r>
        <w:t xml:space="preserve">You'll find that there are unlimited ideas </w:t>
      </w:r>
    </w:p>
    <w:p w14:paraId="470B9C93" w14:textId="6268DFDC" w:rsidR="001B3A0F" w:rsidRDefault="001B3A0F" w:rsidP="001B3A0F">
      <w:pPr>
        <w:pStyle w:val="ListParagraph"/>
        <w:numPr>
          <w:ilvl w:val="0"/>
          <w:numId w:val="36"/>
        </w:numPr>
      </w:pPr>
      <w:r>
        <w:t>Mimic but don't copy</w:t>
      </w:r>
    </w:p>
    <w:p w14:paraId="23828022" w14:textId="6BB64D36" w:rsidR="001B3A0F" w:rsidRDefault="001B3A0F" w:rsidP="001B3A0F">
      <w:pPr>
        <w:pStyle w:val="ListParagraph"/>
        <w:numPr>
          <w:ilvl w:val="0"/>
          <w:numId w:val="36"/>
        </w:numPr>
      </w:pPr>
      <w:r>
        <w:t xml:space="preserve">Summarize </w:t>
      </w:r>
    </w:p>
    <w:p w14:paraId="607A4BD3" w14:textId="119B8001" w:rsidR="001B3A0F" w:rsidRDefault="001B3A0F" w:rsidP="001B3A0F">
      <w:pPr>
        <w:pStyle w:val="ListParagraph"/>
        <w:numPr>
          <w:ilvl w:val="0"/>
          <w:numId w:val="36"/>
        </w:numPr>
      </w:pPr>
      <w:r>
        <w:t>Idealize - People like good news</w:t>
      </w:r>
    </w:p>
    <w:p w14:paraId="4EBBD5B0" w14:textId="323E51AC" w:rsidR="001B3A0F" w:rsidRDefault="001B3A0F" w:rsidP="001B3A0F">
      <w:r>
        <w:t xml:space="preserve">  Structure You</w:t>
      </w:r>
      <w:r w:rsidR="0073408F">
        <w:t>r</w:t>
      </w:r>
      <w:r>
        <w:t xml:space="preserve"> Content</w:t>
      </w:r>
    </w:p>
    <w:p w14:paraId="5D2E82C6" w14:textId="12CD7CA8" w:rsidR="001B3A0F" w:rsidRDefault="001B3A0F" w:rsidP="001B3A0F">
      <w:pPr>
        <w:pStyle w:val="ListParagraph"/>
        <w:numPr>
          <w:ilvl w:val="0"/>
          <w:numId w:val="37"/>
        </w:numPr>
      </w:pPr>
      <w:r>
        <w:t>Outline your article</w:t>
      </w:r>
    </w:p>
    <w:p w14:paraId="5C5BD845" w14:textId="7E4649B7" w:rsidR="001B3A0F" w:rsidRDefault="0073408F" w:rsidP="001B3A0F">
      <w:pPr>
        <w:pStyle w:val="ListParagraph"/>
        <w:numPr>
          <w:ilvl w:val="0"/>
          <w:numId w:val="37"/>
        </w:numPr>
      </w:pPr>
      <w:r>
        <w:t>F</w:t>
      </w:r>
      <w:r w:rsidR="001B3A0F">
        <w:t>ind your voice</w:t>
      </w:r>
    </w:p>
    <w:p w14:paraId="4A84AFF3" w14:textId="387D5A48" w:rsidR="001B3A0F" w:rsidRDefault="001B3A0F" w:rsidP="001B3A0F">
      <w:pPr>
        <w:pStyle w:val="ListParagraph"/>
        <w:numPr>
          <w:ilvl w:val="1"/>
          <w:numId w:val="37"/>
        </w:numPr>
      </w:pPr>
      <w:r>
        <w:t>Always in the first person</w:t>
      </w:r>
    </w:p>
    <w:p w14:paraId="5F5ED1CB" w14:textId="79FBC67B" w:rsidR="001B3A0F" w:rsidRDefault="001B3A0F" w:rsidP="001B3A0F">
      <w:pPr>
        <w:pStyle w:val="ListParagraph"/>
        <w:numPr>
          <w:ilvl w:val="1"/>
          <w:numId w:val="37"/>
        </w:numPr>
      </w:pPr>
      <w:r>
        <w:t>Never "we" or "my company"</w:t>
      </w:r>
    </w:p>
    <w:p w14:paraId="53A354C0" w14:textId="728F3EA9" w:rsidR="001B3A0F" w:rsidRDefault="001B3A0F" w:rsidP="001B3A0F">
      <w:pPr>
        <w:pStyle w:val="ListParagraph"/>
        <w:numPr>
          <w:ilvl w:val="1"/>
          <w:numId w:val="37"/>
        </w:numPr>
      </w:pPr>
      <w:r>
        <w:t>I...</w:t>
      </w:r>
    </w:p>
    <w:p w14:paraId="0F20D7C2" w14:textId="77777777" w:rsidR="0073408F" w:rsidRDefault="001B3A0F" w:rsidP="0073408F">
      <w:pPr>
        <w:pStyle w:val="ListParagraph"/>
        <w:numPr>
          <w:ilvl w:val="1"/>
          <w:numId w:val="37"/>
        </w:numPr>
      </w:pPr>
      <w:r>
        <w:t>My staff &amp; I...</w:t>
      </w:r>
    </w:p>
    <w:p w14:paraId="0E2A956D" w14:textId="7A01EB84" w:rsidR="001B3A0F" w:rsidRDefault="001B3A0F" w:rsidP="0073408F">
      <w:pPr>
        <w:pStyle w:val="ListParagraph"/>
        <w:numPr>
          <w:ilvl w:val="0"/>
          <w:numId w:val="37"/>
        </w:numPr>
      </w:pPr>
      <w:r>
        <w:t>Writers block doesn't exist</w:t>
      </w:r>
      <w:r w:rsidR="0073408F">
        <w:t xml:space="preserve">. </w:t>
      </w:r>
      <w:r>
        <w:t>Get the fingers moving, writing about anything to get warmed up</w:t>
      </w:r>
    </w:p>
    <w:p w14:paraId="36B51014" w14:textId="1E8B6E90" w:rsidR="0073408F" w:rsidRDefault="0073408F" w:rsidP="0073408F">
      <w:pPr>
        <w:pStyle w:val="ListParagraph"/>
        <w:numPr>
          <w:ilvl w:val="0"/>
          <w:numId w:val="37"/>
        </w:numPr>
      </w:pPr>
      <w:r>
        <w:t>Practice writing</w:t>
      </w:r>
    </w:p>
    <w:p w14:paraId="12B31F36" w14:textId="77777777" w:rsidR="001B3A0F" w:rsidRDefault="001B3A0F" w:rsidP="001B3A0F"/>
    <w:p w14:paraId="19ED1482" w14:textId="77777777" w:rsidR="0073408F" w:rsidRDefault="0073408F" w:rsidP="001B3A0F"/>
    <w:p w14:paraId="213F0BEE" w14:textId="0AB96C3A" w:rsidR="0073408F" w:rsidRPr="0073408F" w:rsidRDefault="0073408F" w:rsidP="001B3A0F">
      <w:pPr>
        <w:rPr>
          <w:b/>
        </w:rPr>
      </w:pPr>
      <w:r w:rsidRPr="0073408F">
        <w:rPr>
          <w:b/>
        </w:rPr>
        <w:lastRenderedPageBreak/>
        <w:t>Final Notes:</w:t>
      </w:r>
    </w:p>
    <w:p w14:paraId="7CC11F53" w14:textId="5B691EA5" w:rsidR="001B3A0F" w:rsidRDefault="001B3A0F" w:rsidP="001B3A0F">
      <w:r>
        <w:t xml:space="preserve">Hiring </w:t>
      </w:r>
      <w:r w:rsidR="0073408F">
        <w:t>writers &amp; researchers will</w:t>
      </w:r>
      <w:r>
        <w:t xml:space="preserve"> speed</w:t>
      </w:r>
      <w:r w:rsidR="0073408F">
        <w:t xml:space="preserve"> </w:t>
      </w:r>
      <w:r>
        <w:t>this process up</w:t>
      </w:r>
    </w:p>
    <w:p w14:paraId="17DBA2A6" w14:textId="6AA0552C" w:rsidR="001B3A0F" w:rsidRDefault="001B3A0F" w:rsidP="001B3A0F">
      <w:r>
        <w:t xml:space="preserve">Even if you outsource the content, you must be able to come up with </w:t>
      </w:r>
      <w:r w:rsidR="0073408F">
        <w:t>ideas</w:t>
      </w:r>
    </w:p>
    <w:p w14:paraId="5FFB7892" w14:textId="54F4F51E" w:rsidR="001B3A0F" w:rsidRDefault="0073408F" w:rsidP="0073408F">
      <w:pPr>
        <w:pStyle w:val="ListParagraph"/>
        <w:numPr>
          <w:ilvl w:val="0"/>
          <w:numId w:val="39"/>
        </w:numPr>
      </w:pPr>
      <w:r>
        <w:t>K</w:t>
      </w:r>
      <w:r w:rsidR="001B3A0F">
        <w:t>now your market &amp; clientele</w:t>
      </w:r>
    </w:p>
    <w:p w14:paraId="4D4D50B4" w14:textId="186D6625" w:rsidR="001B3A0F" w:rsidRDefault="0073408F" w:rsidP="0073408F">
      <w:pPr>
        <w:pStyle w:val="ListParagraph"/>
        <w:numPr>
          <w:ilvl w:val="0"/>
          <w:numId w:val="39"/>
        </w:numPr>
      </w:pPr>
      <w:r>
        <w:t>R</w:t>
      </w:r>
      <w:r w:rsidR="001B3A0F">
        <w:t>ead and research</w:t>
      </w:r>
    </w:p>
    <w:p w14:paraId="2A1DF72A" w14:textId="37F451A3" w:rsidR="001B3A0F" w:rsidRDefault="001B3A0F" w:rsidP="0073408F">
      <w:pPr>
        <w:pStyle w:val="ListParagraph"/>
        <w:numPr>
          <w:ilvl w:val="0"/>
          <w:numId w:val="39"/>
        </w:numPr>
      </w:pPr>
      <w:r>
        <w:t>Google is your friend</w:t>
      </w:r>
    </w:p>
    <w:p w14:paraId="5E8162F5" w14:textId="77777777" w:rsidR="0073408F" w:rsidRDefault="0073408F" w:rsidP="001B3A0F">
      <w:r>
        <w:t>O</w:t>
      </w:r>
      <w:r w:rsidR="001B3A0F">
        <w:t xml:space="preserve">utsourcer should specialize in your niche for creative help </w:t>
      </w:r>
    </w:p>
    <w:p w14:paraId="6F4ED0B9" w14:textId="4F7138FE" w:rsidR="001B3A0F" w:rsidRDefault="0073408F" w:rsidP="0073408F">
      <w:pPr>
        <w:pStyle w:val="ListParagraph"/>
        <w:numPr>
          <w:ilvl w:val="0"/>
          <w:numId w:val="41"/>
        </w:numPr>
      </w:pPr>
      <w:r>
        <w:t xml:space="preserve">This produces the highest </w:t>
      </w:r>
      <w:r w:rsidR="001B3A0F">
        <w:t>quality content</w:t>
      </w:r>
    </w:p>
    <w:p w14:paraId="3B5E130E" w14:textId="06FE8DD1" w:rsidR="001B3A0F" w:rsidRDefault="001B3A0F" w:rsidP="001B3A0F">
      <w:r>
        <w:t>Write once a day at a specific time, for one hour, every day</w:t>
      </w:r>
    </w:p>
    <w:p w14:paraId="6E93430B" w14:textId="476ACC77" w:rsidR="001B3A0F" w:rsidRPr="00597C31" w:rsidRDefault="001B3A0F" w:rsidP="0073408F">
      <w:pPr>
        <w:pStyle w:val="ListParagraph"/>
        <w:numPr>
          <w:ilvl w:val="0"/>
          <w:numId w:val="40"/>
        </w:numPr>
      </w:pPr>
      <w:r>
        <w:t xml:space="preserve">A solid routine produces solid content &amp; productivity </w:t>
      </w:r>
    </w:p>
    <w:sectPr w:rsidR="001B3A0F" w:rsidRPr="00597C31">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F0C3" w14:textId="77777777" w:rsidR="00416BB1" w:rsidRDefault="00416BB1" w:rsidP="008B7C7B">
      <w:pPr>
        <w:spacing w:after="0" w:line="240" w:lineRule="auto"/>
      </w:pPr>
      <w:r>
        <w:separator/>
      </w:r>
    </w:p>
  </w:endnote>
  <w:endnote w:type="continuationSeparator" w:id="0">
    <w:p w14:paraId="4CFEDEC5" w14:textId="77777777" w:rsidR="00416BB1" w:rsidRDefault="00416BB1" w:rsidP="008B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77862889"/>
      <w:docPartObj>
        <w:docPartGallery w:val="Page Numbers (Bottom of Page)"/>
        <w:docPartUnique/>
      </w:docPartObj>
    </w:sdtPr>
    <w:sdtEndPr>
      <w:rPr>
        <w:color w:val="7F7F7F" w:themeColor="background1" w:themeShade="7F"/>
        <w:spacing w:val="60"/>
      </w:rPr>
    </w:sdtEndPr>
    <w:sdtContent>
      <w:p w14:paraId="5E4FA968" w14:textId="77777777" w:rsidR="008B7C7B" w:rsidRPr="00DD697D" w:rsidRDefault="008B7C7B">
        <w:pPr>
          <w:pStyle w:val="Footer"/>
          <w:pBdr>
            <w:top w:val="single" w:sz="4" w:space="1" w:color="D9D9D9" w:themeColor="background1" w:themeShade="D9"/>
          </w:pBdr>
          <w:jc w:val="right"/>
          <w:rPr>
            <w:rFonts w:ascii="Arial" w:hAnsi="Arial" w:cs="Arial"/>
          </w:rPr>
        </w:pPr>
        <w:r w:rsidRPr="00DD697D">
          <w:rPr>
            <w:rFonts w:ascii="Arial" w:hAnsi="Arial" w:cs="Arial"/>
          </w:rPr>
          <w:fldChar w:fldCharType="begin"/>
        </w:r>
        <w:r w:rsidRPr="00DD697D">
          <w:rPr>
            <w:rFonts w:ascii="Arial" w:hAnsi="Arial" w:cs="Arial"/>
          </w:rPr>
          <w:instrText xml:space="preserve"> PAGE   \* MERGEFORMAT </w:instrText>
        </w:r>
        <w:r w:rsidRPr="00DD697D">
          <w:rPr>
            <w:rFonts w:ascii="Arial" w:hAnsi="Arial" w:cs="Arial"/>
          </w:rPr>
          <w:fldChar w:fldCharType="separate"/>
        </w:r>
        <w:r w:rsidR="00293B73">
          <w:rPr>
            <w:rFonts w:ascii="Arial" w:hAnsi="Arial" w:cs="Arial"/>
            <w:noProof/>
          </w:rPr>
          <w:t>1</w:t>
        </w:r>
        <w:r w:rsidRPr="00DD697D">
          <w:rPr>
            <w:rFonts w:ascii="Arial" w:hAnsi="Arial" w:cs="Arial"/>
            <w:noProof/>
          </w:rPr>
          <w:fldChar w:fldCharType="end"/>
        </w:r>
        <w:r w:rsidRPr="00DD697D">
          <w:rPr>
            <w:rFonts w:ascii="Arial" w:hAnsi="Arial" w:cs="Arial"/>
          </w:rPr>
          <w:t xml:space="preserve"> | </w:t>
        </w:r>
        <w:r w:rsidRPr="00DD697D">
          <w:rPr>
            <w:rFonts w:ascii="Arial" w:hAnsi="Arial" w:cs="Arial"/>
            <w:color w:val="7F7F7F" w:themeColor="background1" w:themeShade="7F"/>
            <w:spacing w:val="60"/>
          </w:rPr>
          <w:t>Page</w:t>
        </w:r>
      </w:p>
    </w:sdtContent>
  </w:sdt>
  <w:p w14:paraId="3122F225" w14:textId="6189EA22" w:rsidR="008B7C7B" w:rsidRPr="00DD697D" w:rsidRDefault="00B27794" w:rsidP="00B27794">
    <w:pPr>
      <w:pStyle w:val="Footer"/>
      <w:jc w:val="center"/>
      <w:rPr>
        <w:rFonts w:ascii="Arial" w:hAnsi="Arial" w:cs="Arial"/>
        <w:sz w:val="16"/>
        <w:szCs w:val="16"/>
      </w:rPr>
    </w:pPr>
    <w:r w:rsidRPr="00DD697D">
      <w:rPr>
        <w:rFonts w:ascii="Arial" w:hAnsi="Arial" w:cs="Arial"/>
        <w:sz w:val="16"/>
        <w:szCs w:val="16"/>
      </w:rPr>
      <w:t>Copyright 20</w:t>
    </w:r>
    <w:r w:rsidR="007C4F0F">
      <w:rPr>
        <w:rFonts w:ascii="Arial" w:hAnsi="Arial" w:cs="Arial"/>
        <w:sz w:val="16"/>
        <w:szCs w:val="16"/>
      </w:rPr>
      <w:t>22</w:t>
    </w:r>
    <w:r w:rsidRPr="00DD697D">
      <w:rPr>
        <w:rFonts w:ascii="Arial" w:hAnsi="Arial" w:cs="Arial"/>
        <w:sz w:val="16"/>
        <w:szCs w:val="16"/>
      </w:rPr>
      <w:t xml:space="preserve"> </w:t>
    </w:r>
    <w:r w:rsidR="00A45292">
      <w:rPr>
        <w:rFonts w:ascii="Arial" w:hAnsi="Arial" w:cs="Arial"/>
        <w:sz w:val="16"/>
        <w:szCs w:val="16"/>
      </w:rPr>
      <w:t>White Wave</w:t>
    </w:r>
    <w:r w:rsidR="00794C70">
      <w:rPr>
        <w:rFonts w:ascii="Arial" w:hAnsi="Arial" w:cs="Arial"/>
        <w:sz w:val="16"/>
        <w:szCs w:val="16"/>
      </w:rPr>
      <w:t xml:space="preserve"> Media</w:t>
    </w:r>
    <w:r w:rsidRPr="00DD697D">
      <w:rPr>
        <w:rFonts w:ascii="Arial" w:hAnsi="Arial" w:cs="Arial"/>
        <w:sz w:val="16"/>
        <w:szCs w:val="16"/>
      </w:rPr>
      <w:t>, LLC</w:t>
    </w:r>
    <w:r w:rsidRPr="00DD697D">
      <w:rPr>
        <w:rFonts w:ascii="Arial" w:hAnsi="Arial" w:cs="Arial"/>
        <w:sz w:val="16"/>
        <w:szCs w:val="16"/>
      </w:rPr>
      <w:br/>
      <w:t>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9490" w14:textId="77777777" w:rsidR="00416BB1" w:rsidRDefault="00416BB1" w:rsidP="008B7C7B">
      <w:pPr>
        <w:spacing w:after="0" w:line="240" w:lineRule="auto"/>
      </w:pPr>
      <w:r>
        <w:separator/>
      </w:r>
    </w:p>
  </w:footnote>
  <w:footnote w:type="continuationSeparator" w:id="0">
    <w:p w14:paraId="0D5D26BA" w14:textId="77777777" w:rsidR="00416BB1" w:rsidRDefault="00416BB1" w:rsidP="008B7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B3C03" w14:textId="6144DBB1" w:rsidR="00B27794" w:rsidRPr="00DD697D" w:rsidRDefault="007C4F0F" w:rsidP="00B27794">
    <w:pPr>
      <w:pStyle w:val="Header"/>
      <w:jc w:val="center"/>
      <w:rPr>
        <w:rFonts w:ascii="Arial" w:hAnsi="Arial" w:cs="Arial"/>
      </w:rPr>
    </w:pPr>
    <w:r>
      <w:rPr>
        <w:rFonts w:ascii="Arial" w:hAnsi="Arial" w:cs="Arial"/>
      </w:rPr>
      <w:t>Connect N Cash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34CD"/>
    <w:multiLevelType w:val="hybridMultilevel"/>
    <w:tmpl w:val="88F0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14CF8"/>
    <w:multiLevelType w:val="hybridMultilevel"/>
    <w:tmpl w:val="2C3A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A7F5E"/>
    <w:multiLevelType w:val="hybridMultilevel"/>
    <w:tmpl w:val="29AC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62EEF"/>
    <w:multiLevelType w:val="hybridMultilevel"/>
    <w:tmpl w:val="19124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A3104D"/>
    <w:multiLevelType w:val="hybridMultilevel"/>
    <w:tmpl w:val="F7BCA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058EC"/>
    <w:multiLevelType w:val="hybridMultilevel"/>
    <w:tmpl w:val="61B6E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9231C"/>
    <w:multiLevelType w:val="hybridMultilevel"/>
    <w:tmpl w:val="1D86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32AE2"/>
    <w:multiLevelType w:val="hybridMultilevel"/>
    <w:tmpl w:val="C3EE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853BE"/>
    <w:multiLevelType w:val="hybridMultilevel"/>
    <w:tmpl w:val="A8B6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85FD9"/>
    <w:multiLevelType w:val="hybridMultilevel"/>
    <w:tmpl w:val="88E41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80C2E"/>
    <w:multiLevelType w:val="hybridMultilevel"/>
    <w:tmpl w:val="605E7A34"/>
    <w:lvl w:ilvl="0" w:tplc="0C429C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920A7"/>
    <w:multiLevelType w:val="hybridMultilevel"/>
    <w:tmpl w:val="DE108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52F4C"/>
    <w:multiLevelType w:val="hybridMultilevel"/>
    <w:tmpl w:val="65E80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26F15"/>
    <w:multiLevelType w:val="hybridMultilevel"/>
    <w:tmpl w:val="80C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E6F0F"/>
    <w:multiLevelType w:val="hybridMultilevel"/>
    <w:tmpl w:val="C0DC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67646"/>
    <w:multiLevelType w:val="hybridMultilevel"/>
    <w:tmpl w:val="7FA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487D"/>
    <w:multiLevelType w:val="hybridMultilevel"/>
    <w:tmpl w:val="3B54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C2644"/>
    <w:multiLevelType w:val="hybridMultilevel"/>
    <w:tmpl w:val="6D72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10792"/>
    <w:multiLevelType w:val="hybridMultilevel"/>
    <w:tmpl w:val="4444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A673E"/>
    <w:multiLevelType w:val="hybridMultilevel"/>
    <w:tmpl w:val="C74E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D6A67"/>
    <w:multiLevelType w:val="hybridMultilevel"/>
    <w:tmpl w:val="8DAED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B6ADA"/>
    <w:multiLevelType w:val="hybridMultilevel"/>
    <w:tmpl w:val="1A2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D3564"/>
    <w:multiLevelType w:val="hybridMultilevel"/>
    <w:tmpl w:val="6EE60AFA"/>
    <w:lvl w:ilvl="0" w:tplc="3A6A67F4">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B6322"/>
    <w:multiLevelType w:val="hybridMultilevel"/>
    <w:tmpl w:val="CE3E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67A0E"/>
    <w:multiLevelType w:val="hybridMultilevel"/>
    <w:tmpl w:val="660EB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03EC1"/>
    <w:multiLevelType w:val="hybridMultilevel"/>
    <w:tmpl w:val="6D46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0420"/>
    <w:multiLevelType w:val="hybridMultilevel"/>
    <w:tmpl w:val="B9FA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449A5"/>
    <w:multiLevelType w:val="hybridMultilevel"/>
    <w:tmpl w:val="268C4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323AC"/>
    <w:multiLevelType w:val="hybridMultilevel"/>
    <w:tmpl w:val="6D60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24"/>
  </w:num>
  <w:num w:numId="14">
    <w:abstractNumId w:val="13"/>
  </w:num>
  <w:num w:numId="15">
    <w:abstractNumId w:val="26"/>
  </w:num>
  <w:num w:numId="16">
    <w:abstractNumId w:val="29"/>
  </w:num>
  <w:num w:numId="17">
    <w:abstractNumId w:val="5"/>
  </w:num>
  <w:num w:numId="18">
    <w:abstractNumId w:val="12"/>
  </w:num>
  <w:num w:numId="19">
    <w:abstractNumId w:val="3"/>
  </w:num>
  <w:num w:numId="20">
    <w:abstractNumId w:val="1"/>
  </w:num>
  <w:num w:numId="21">
    <w:abstractNumId w:val="20"/>
  </w:num>
  <w:num w:numId="22">
    <w:abstractNumId w:val="23"/>
  </w:num>
  <w:num w:numId="23">
    <w:abstractNumId w:val="11"/>
  </w:num>
  <w:num w:numId="24">
    <w:abstractNumId w:val="22"/>
  </w:num>
  <w:num w:numId="25">
    <w:abstractNumId w:val="10"/>
  </w:num>
  <w:num w:numId="26">
    <w:abstractNumId w:val="2"/>
  </w:num>
  <w:num w:numId="27">
    <w:abstractNumId w:val="28"/>
  </w:num>
  <w:num w:numId="28">
    <w:abstractNumId w:val="27"/>
  </w:num>
  <w:num w:numId="29">
    <w:abstractNumId w:val="9"/>
  </w:num>
  <w:num w:numId="30">
    <w:abstractNumId w:val="16"/>
  </w:num>
  <w:num w:numId="31">
    <w:abstractNumId w:val="19"/>
  </w:num>
  <w:num w:numId="32">
    <w:abstractNumId w:val="7"/>
  </w:num>
  <w:num w:numId="33">
    <w:abstractNumId w:val="0"/>
  </w:num>
  <w:num w:numId="34">
    <w:abstractNumId w:val="18"/>
  </w:num>
  <w:num w:numId="35">
    <w:abstractNumId w:val="15"/>
  </w:num>
  <w:num w:numId="36">
    <w:abstractNumId w:val="14"/>
  </w:num>
  <w:num w:numId="37">
    <w:abstractNumId w:val="8"/>
  </w:num>
  <w:num w:numId="38">
    <w:abstractNumId w:val="25"/>
  </w:num>
  <w:num w:numId="39">
    <w:abstractNumId w:val="6"/>
  </w:num>
  <w:num w:numId="40">
    <w:abstractNumId w:val="17"/>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7B"/>
    <w:rsid w:val="0000422D"/>
    <w:rsid w:val="000267FD"/>
    <w:rsid w:val="000315FC"/>
    <w:rsid w:val="000526CA"/>
    <w:rsid w:val="00080738"/>
    <w:rsid w:val="000A7663"/>
    <w:rsid w:val="000D5489"/>
    <w:rsid w:val="001131C5"/>
    <w:rsid w:val="001942AE"/>
    <w:rsid w:val="00194F7D"/>
    <w:rsid w:val="001B0A53"/>
    <w:rsid w:val="001B3A0F"/>
    <w:rsid w:val="001C0BF5"/>
    <w:rsid w:val="001D6349"/>
    <w:rsid w:val="001E5D16"/>
    <w:rsid w:val="002347DA"/>
    <w:rsid w:val="00237CCA"/>
    <w:rsid w:val="00280552"/>
    <w:rsid w:val="00293B73"/>
    <w:rsid w:val="002A203F"/>
    <w:rsid w:val="002D4977"/>
    <w:rsid w:val="002D6A13"/>
    <w:rsid w:val="002F3505"/>
    <w:rsid w:val="002F75F0"/>
    <w:rsid w:val="00316E40"/>
    <w:rsid w:val="00322442"/>
    <w:rsid w:val="00344ECB"/>
    <w:rsid w:val="00347628"/>
    <w:rsid w:val="003D5FE2"/>
    <w:rsid w:val="003F691B"/>
    <w:rsid w:val="00413803"/>
    <w:rsid w:val="00416BB1"/>
    <w:rsid w:val="004A495D"/>
    <w:rsid w:val="0051096D"/>
    <w:rsid w:val="005168AE"/>
    <w:rsid w:val="0052093F"/>
    <w:rsid w:val="00591442"/>
    <w:rsid w:val="005953D1"/>
    <w:rsid w:val="00597C31"/>
    <w:rsid w:val="005B420F"/>
    <w:rsid w:val="00617D08"/>
    <w:rsid w:val="006C25B4"/>
    <w:rsid w:val="0073408F"/>
    <w:rsid w:val="00794C70"/>
    <w:rsid w:val="007A0CE1"/>
    <w:rsid w:val="007C4F0F"/>
    <w:rsid w:val="00811E84"/>
    <w:rsid w:val="00817B06"/>
    <w:rsid w:val="00846607"/>
    <w:rsid w:val="00883B55"/>
    <w:rsid w:val="008B7C7B"/>
    <w:rsid w:val="008E036F"/>
    <w:rsid w:val="00902478"/>
    <w:rsid w:val="00912BE4"/>
    <w:rsid w:val="0093774A"/>
    <w:rsid w:val="00961793"/>
    <w:rsid w:val="009737EA"/>
    <w:rsid w:val="00976FAD"/>
    <w:rsid w:val="009A7BE4"/>
    <w:rsid w:val="009B08C3"/>
    <w:rsid w:val="009C5298"/>
    <w:rsid w:val="00A31487"/>
    <w:rsid w:val="00A37C16"/>
    <w:rsid w:val="00A45292"/>
    <w:rsid w:val="00A6332F"/>
    <w:rsid w:val="00AA0D2F"/>
    <w:rsid w:val="00AA608C"/>
    <w:rsid w:val="00AE008C"/>
    <w:rsid w:val="00B24823"/>
    <w:rsid w:val="00B27794"/>
    <w:rsid w:val="00B316DE"/>
    <w:rsid w:val="00B72456"/>
    <w:rsid w:val="00B74478"/>
    <w:rsid w:val="00B94D28"/>
    <w:rsid w:val="00BC06EA"/>
    <w:rsid w:val="00C074D4"/>
    <w:rsid w:val="00C533AA"/>
    <w:rsid w:val="00C57C6C"/>
    <w:rsid w:val="00C64868"/>
    <w:rsid w:val="00C72F99"/>
    <w:rsid w:val="00C74B7E"/>
    <w:rsid w:val="00C847BB"/>
    <w:rsid w:val="00CA55A3"/>
    <w:rsid w:val="00CB0DEF"/>
    <w:rsid w:val="00CD35CC"/>
    <w:rsid w:val="00CE0BF6"/>
    <w:rsid w:val="00D33CEF"/>
    <w:rsid w:val="00D472D4"/>
    <w:rsid w:val="00D627EF"/>
    <w:rsid w:val="00D650D0"/>
    <w:rsid w:val="00D8794A"/>
    <w:rsid w:val="00D9200C"/>
    <w:rsid w:val="00DC0F23"/>
    <w:rsid w:val="00DD3C16"/>
    <w:rsid w:val="00DD697D"/>
    <w:rsid w:val="00DF08AB"/>
    <w:rsid w:val="00DF3D43"/>
    <w:rsid w:val="00E22908"/>
    <w:rsid w:val="00E63F97"/>
    <w:rsid w:val="00EC44D9"/>
    <w:rsid w:val="00F232AB"/>
    <w:rsid w:val="00F566C4"/>
    <w:rsid w:val="00F855DC"/>
    <w:rsid w:val="00F91E6A"/>
    <w:rsid w:val="00FB5DDF"/>
    <w:rsid w:val="00FC7CC8"/>
    <w:rsid w:val="00FD674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54E4"/>
  <w15:chartTrackingRefBased/>
  <w15:docId w15:val="{AC09C86E-D3A6-42C9-9623-774F0BF6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7FD"/>
    <w:rPr>
      <w:rFonts w:ascii="Helvetica LT Std" w:hAnsi="Helvetica LT Std"/>
      <w:sz w:val="28"/>
    </w:rPr>
  </w:style>
  <w:style w:type="paragraph" w:styleId="Heading1">
    <w:name w:val="heading 1"/>
    <w:basedOn w:val="Normal"/>
    <w:next w:val="Normal"/>
    <w:link w:val="Heading1Char"/>
    <w:autoRedefine/>
    <w:uiPriority w:val="9"/>
    <w:qFormat/>
    <w:rsid w:val="007C4F0F"/>
    <w:pPr>
      <w:keepNext/>
      <w:keepLines/>
      <w:pBdr>
        <w:bottom w:val="single" w:sz="4" w:space="1" w:color="595959" w:themeColor="text1" w:themeTint="A6"/>
      </w:pBdr>
      <w:spacing w:before="360" w:line="360" w:lineRule="auto"/>
      <w:jc w:val="center"/>
      <w:outlineLvl w:val="0"/>
    </w:pPr>
    <w:rPr>
      <w:rFonts w:eastAsiaTheme="majorEastAsia" w:cstheme="majorBidi"/>
      <w:b/>
      <w:bCs/>
      <w:smallCaps/>
      <w:color w:val="000000" w:themeColor="text1"/>
      <w:sz w:val="40"/>
      <w:szCs w:val="36"/>
    </w:rPr>
  </w:style>
  <w:style w:type="paragraph" w:styleId="Heading2">
    <w:name w:val="heading 2"/>
    <w:basedOn w:val="Normal"/>
    <w:next w:val="Normal"/>
    <w:link w:val="Heading2Char"/>
    <w:autoRedefine/>
    <w:uiPriority w:val="9"/>
    <w:unhideWhenUsed/>
    <w:qFormat/>
    <w:rsid w:val="007C4F0F"/>
    <w:pPr>
      <w:keepNext/>
      <w:keepLines/>
      <w:spacing w:before="360" w:after="0"/>
      <w:jc w:val="center"/>
      <w:outlineLvl w:val="1"/>
    </w:pPr>
    <w:rPr>
      <w:rFonts w:eastAsiaTheme="majorEastAsia" w:cstheme="majorBidi"/>
      <w:b/>
      <w:bCs/>
      <w:smallCaps/>
      <w:color w:val="000000" w:themeColor="text1"/>
      <w:sz w:val="36"/>
      <w:szCs w:val="28"/>
    </w:rPr>
  </w:style>
  <w:style w:type="paragraph" w:styleId="Heading3">
    <w:name w:val="heading 3"/>
    <w:basedOn w:val="Normal"/>
    <w:next w:val="Normal"/>
    <w:link w:val="Heading3Char"/>
    <w:uiPriority w:val="9"/>
    <w:semiHidden/>
    <w:unhideWhenUsed/>
    <w:qFormat/>
    <w:rsid w:val="007C4F0F"/>
    <w:pPr>
      <w:keepNext/>
      <w:keepLines/>
      <w:spacing w:before="200" w:after="0"/>
      <w:outlineLvl w:val="2"/>
    </w:pPr>
    <w:rPr>
      <w:rFonts w:eastAsiaTheme="majorEastAsia"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008C"/>
    <w:pPr>
      <w:spacing w:after="0" w:line="240" w:lineRule="auto"/>
      <w:contextualSpacing/>
    </w:pPr>
    <w:rPr>
      <w:rFonts w:eastAsiaTheme="majorEastAsia" w:cstheme="majorBidi"/>
      <w:color w:val="000000" w:themeColor="text1"/>
      <w:sz w:val="56"/>
      <w:szCs w:val="56"/>
    </w:rPr>
  </w:style>
  <w:style w:type="character" w:customStyle="1" w:styleId="TitleChar">
    <w:name w:val="Title Char"/>
    <w:basedOn w:val="DefaultParagraphFont"/>
    <w:link w:val="Title"/>
    <w:uiPriority w:val="10"/>
    <w:rsid w:val="00AE008C"/>
    <w:rPr>
      <w:rFonts w:ascii="Helvetica LT Std" w:eastAsiaTheme="majorEastAsia" w:hAnsi="Helvetica LT Std"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sid w:val="007C4F0F"/>
    <w:rPr>
      <w:rFonts w:ascii="Helvetica LT Std" w:eastAsiaTheme="majorEastAsia" w:hAnsi="Helvetica LT Std" w:cstheme="majorBidi"/>
      <w:b/>
      <w:bCs/>
      <w:smallCaps/>
      <w:color w:val="000000" w:themeColor="text1"/>
      <w:sz w:val="40"/>
      <w:szCs w:val="36"/>
    </w:rPr>
  </w:style>
  <w:style w:type="character" w:customStyle="1" w:styleId="Heading2Char">
    <w:name w:val="Heading 2 Char"/>
    <w:basedOn w:val="DefaultParagraphFont"/>
    <w:link w:val="Heading2"/>
    <w:uiPriority w:val="9"/>
    <w:rsid w:val="007C4F0F"/>
    <w:rPr>
      <w:rFonts w:ascii="Helvetica LT Std" w:eastAsiaTheme="majorEastAsia" w:hAnsi="Helvetica LT Std" w:cstheme="majorBidi"/>
      <w:b/>
      <w:bCs/>
      <w:smallCaps/>
      <w:color w:val="000000" w:themeColor="text1"/>
      <w:sz w:val="36"/>
      <w:szCs w:val="28"/>
    </w:rPr>
  </w:style>
  <w:style w:type="character" w:customStyle="1" w:styleId="Heading3Char">
    <w:name w:val="Heading 3 Char"/>
    <w:basedOn w:val="DefaultParagraphFont"/>
    <w:link w:val="Heading3"/>
    <w:uiPriority w:val="9"/>
    <w:semiHidden/>
    <w:rsid w:val="00AE008C"/>
    <w:rPr>
      <w:rFonts w:ascii="Helvetica LT Std" w:eastAsiaTheme="majorEastAsia" w:hAnsi="Helvetica LT Std" w:cstheme="majorBidi"/>
      <w:b/>
      <w:bCs/>
      <w:color w:val="000000" w:themeColor="text1"/>
      <w:sz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B7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C7B"/>
  </w:style>
  <w:style w:type="paragraph" w:styleId="Footer">
    <w:name w:val="footer"/>
    <w:basedOn w:val="Normal"/>
    <w:link w:val="FooterChar"/>
    <w:uiPriority w:val="99"/>
    <w:unhideWhenUsed/>
    <w:rsid w:val="008B7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C7B"/>
  </w:style>
  <w:style w:type="paragraph" w:styleId="TOC1">
    <w:name w:val="toc 1"/>
    <w:basedOn w:val="Normal"/>
    <w:next w:val="Normal"/>
    <w:autoRedefine/>
    <w:uiPriority w:val="39"/>
    <w:unhideWhenUsed/>
    <w:rsid w:val="002D4977"/>
    <w:pPr>
      <w:tabs>
        <w:tab w:val="left" w:pos="440"/>
        <w:tab w:val="right" w:leader="dot" w:pos="9350"/>
      </w:tabs>
      <w:spacing w:after="100"/>
    </w:pPr>
    <w:rPr>
      <w:rFonts w:cs="Arial"/>
      <w:b/>
      <w:noProof/>
      <w:sz w:val="36"/>
      <w:szCs w:val="36"/>
    </w:rPr>
  </w:style>
  <w:style w:type="paragraph" w:styleId="TOC2">
    <w:name w:val="toc 2"/>
    <w:basedOn w:val="Normal"/>
    <w:next w:val="Normal"/>
    <w:autoRedefine/>
    <w:uiPriority w:val="39"/>
    <w:unhideWhenUsed/>
    <w:rsid w:val="005168AE"/>
    <w:pPr>
      <w:spacing w:after="100"/>
      <w:ind w:left="220"/>
    </w:pPr>
  </w:style>
  <w:style w:type="character" w:styleId="Hyperlink">
    <w:name w:val="Hyperlink"/>
    <w:basedOn w:val="DefaultParagraphFont"/>
    <w:uiPriority w:val="99"/>
    <w:unhideWhenUsed/>
    <w:rsid w:val="005168AE"/>
    <w:rPr>
      <w:color w:val="6B9F25" w:themeColor="hyperlink"/>
      <w:u w:val="single"/>
    </w:rPr>
  </w:style>
  <w:style w:type="paragraph" w:styleId="BalloonText">
    <w:name w:val="Balloon Text"/>
    <w:basedOn w:val="Normal"/>
    <w:link w:val="BalloonTextChar"/>
    <w:uiPriority w:val="99"/>
    <w:semiHidden/>
    <w:unhideWhenUsed/>
    <w:rsid w:val="00516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8AE"/>
    <w:rPr>
      <w:rFonts w:ascii="Segoe UI" w:hAnsi="Segoe UI" w:cs="Segoe UI"/>
      <w:sz w:val="18"/>
      <w:szCs w:val="18"/>
    </w:rPr>
  </w:style>
  <w:style w:type="character" w:styleId="FollowedHyperlink">
    <w:name w:val="FollowedHyperlink"/>
    <w:basedOn w:val="DefaultParagraphFont"/>
    <w:uiPriority w:val="99"/>
    <w:semiHidden/>
    <w:unhideWhenUsed/>
    <w:rsid w:val="00CE0BF6"/>
    <w:rPr>
      <w:color w:val="B26B02" w:themeColor="followedHyperlink"/>
      <w:u w:val="single"/>
    </w:rPr>
  </w:style>
  <w:style w:type="character" w:styleId="UnresolvedMention">
    <w:name w:val="Unresolved Mention"/>
    <w:basedOn w:val="DefaultParagraphFont"/>
    <w:uiPriority w:val="99"/>
    <w:semiHidden/>
    <w:unhideWhenUsed/>
    <w:rsid w:val="00DF08AB"/>
    <w:rPr>
      <w:color w:val="605E5C"/>
      <w:shd w:val="clear" w:color="auto" w:fill="E1DFDD"/>
    </w:rPr>
  </w:style>
  <w:style w:type="paragraph" w:styleId="HTMLPreformatted">
    <w:name w:val="HTML Preformatted"/>
    <w:basedOn w:val="Normal"/>
    <w:link w:val="HTMLPreformattedChar"/>
    <w:uiPriority w:val="99"/>
    <w:semiHidden/>
    <w:unhideWhenUsed/>
    <w:rsid w:val="00AA6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AA608C"/>
    <w:rPr>
      <w:rFonts w:ascii="Courier New" w:eastAsia="Times New Roman"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444294">
      <w:bodyDiv w:val="1"/>
      <w:marLeft w:val="0"/>
      <w:marRight w:val="0"/>
      <w:marTop w:val="0"/>
      <w:marBottom w:val="0"/>
      <w:divBdr>
        <w:top w:val="none" w:sz="0" w:space="0" w:color="auto"/>
        <w:left w:val="none" w:sz="0" w:space="0" w:color="auto"/>
        <w:bottom w:val="none" w:sz="0" w:space="0" w:color="auto"/>
        <w:right w:val="none" w:sz="0" w:space="0" w:color="auto"/>
      </w:divBdr>
    </w:div>
    <w:div w:id="723331269">
      <w:bodyDiv w:val="1"/>
      <w:marLeft w:val="0"/>
      <w:marRight w:val="0"/>
      <w:marTop w:val="0"/>
      <w:marBottom w:val="0"/>
      <w:divBdr>
        <w:top w:val="none" w:sz="0" w:space="0" w:color="auto"/>
        <w:left w:val="none" w:sz="0" w:space="0" w:color="auto"/>
        <w:bottom w:val="none" w:sz="0" w:space="0" w:color="auto"/>
        <w:right w:val="none" w:sz="0" w:space="0" w:color="auto"/>
      </w:divBdr>
    </w:div>
    <w:div w:id="184605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6DF7E7B2-70AE-4A70-81B6-EE5C8978D61B}">
  <ds:schemaRefs>
    <ds:schemaRef ds:uri="http://schemas.openxmlformats.org/officeDocument/2006/bibliography"/>
  </ds:schemaRefs>
</ds:datastoreItem>
</file>

<file path=customXml/itemProps2.xml><?xml version="1.0" encoding="utf-8"?>
<ds:datastoreItem xmlns:ds="http://schemas.openxmlformats.org/officeDocument/2006/customXml" ds:itemID="{499EA1EC-B023-4266-9865-E1EDA122A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77</TotalTime>
  <Pages>13</Pages>
  <Words>2073</Words>
  <Characters>10868</Characters>
  <Application>Microsoft Office Word</Application>
  <DocSecurity>0</DocSecurity>
  <Lines>271</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dc:creator>
  <cp:keywords/>
  <dc:description/>
  <cp:lastModifiedBy>LL</cp:lastModifiedBy>
  <cp:revision>15</cp:revision>
  <cp:lastPrinted>2014-05-15T18:28:00Z</cp:lastPrinted>
  <dcterms:created xsi:type="dcterms:W3CDTF">2017-12-21T01:17:00Z</dcterms:created>
  <dcterms:modified xsi:type="dcterms:W3CDTF">2022-02-28T21:20:00Z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