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FFFF1" w14:textId="77777777" w:rsidR="005168AE" w:rsidRPr="00604BC9" w:rsidRDefault="005168AE">
      <w:pPr>
        <w:pStyle w:val="Title"/>
        <w:rPr>
          <w:rFonts w:ascii="Arial" w:hAnsi="Arial" w:cs="Arial"/>
        </w:rPr>
      </w:pPr>
    </w:p>
    <w:p w14:paraId="3C1AA854" w14:textId="77777777" w:rsidR="005168AE" w:rsidRPr="00604BC9" w:rsidRDefault="005168AE">
      <w:pPr>
        <w:pStyle w:val="Title"/>
        <w:rPr>
          <w:rFonts w:ascii="Arial" w:hAnsi="Arial" w:cs="Arial"/>
        </w:rPr>
      </w:pPr>
    </w:p>
    <w:p w14:paraId="3191A58A" w14:textId="77777777" w:rsidR="00DD697D" w:rsidRPr="00604BC9" w:rsidRDefault="00DD697D" w:rsidP="00DD697D">
      <w:pPr>
        <w:rPr>
          <w:rFonts w:ascii="Arial" w:hAnsi="Arial" w:cs="Arial"/>
        </w:rPr>
      </w:pPr>
    </w:p>
    <w:p w14:paraId="3B8867AA" w14:textId="77777777" w:rsidR="005168AE" w:rsidRPr="00604BC9" w:rsidRDefault="005168AE">
      <w:pPr>
        <w:pStyle w:val="Title"/>
        <w:rPr>
          <w:rFonts w:ascii="Arial" w:hAnsi="Arial" w:cs="Arial"/>
        </w:rPr>
      </w:pPr>
    </w:p>
    <w:p w14:paraId="7AFDC663" w14:textId="4C8C97AA" w:rsidR="00961793" w:rsidRPr="00604BC9" w:rsidRDefault="002F6B2C" w:rsidP="005168AE">
      <w:pPr>
        <w:pStyle w:val="Title"/>
        <w:jc w:val="center"/>
        <w:rPr>
          <w:rFonts w:ascii="Arial" w:hAnsi="Arial" w:cs="Arial"/>
          <w:b/>
          <w:u w:val="single"/>
        </w:rPr>
      </w:pPr>
      <w:r w:rsidRPr="00604BC9">
        <w:rPr>
          <w:rFonts w:ascii="Arial" w:hAnsi="Arial" w:cs="Arial"/>
          <w:b/>
          <w:sz w:val="52"/>
        </w:rPr>
        <w:t xml:space="preserve">The </w:t>
      </w:r>
      <w:r w:rsidR="00746119" w:rsidRPr="00604BC9">
        <w:rPr>
          <w:rFonts w:ascii="Arial" w:hAnsi="Arial" w:cs="Arial"/>
          <w:b/>
          <w:sz w:val="52"/>
        </w:rPr>
        <w:t xml:space="preserve">White-Labelling </w:t>
      </w:r>
      <w:r w:rsidRPr="00604BC9">
        <w:rPr>
          <w:rFonts w:ascii="Arial" w:hAnsi="Arial" w:cs="Arial"/>
          <w:b/>
          <w:sz w:val="52"/>
        </w:rPr>
        <w:t>Consultant’s</w:t>
      </w:r>
      <w:r w:rsidR="002D5291" w:rsidRPr="00604BC9">
        <w:rPr>
          <w:rFonts w:ascii="Arial" w:hAnsi="Arial" w:cs="Arial"/>
          <w:b/>
          <w:sz w:val="52"/>
        </w:rPr>
        <w:t xml:space="preserve"> </w:t>
      </w:r>
      <w:r w:rsidRPr="00604BC9">
        <w:rPr>
          <w:rFonts w:ascii="Arial" w:hAnsi="Arial" w:cs="Arial"/>
          <w:b/>
          <w:sz w:val="52"/>
        </w:rPr>
        <w:br/>
      </w:r>
      <w:r w:rsidR="00415332" w:rsidRPr="00604BC9">
        <w:rPr>
          <w:rFonts w:ascii="Arial" w:hAnsi="Arial" w:cs="Arial"/>
          <w:b/>
          <w:sz w:val="52"/>
        </w:rPr>
        <w:t>Email Template</w:t>
      </w:r>
      <w:r w:rsidR="00746119" w:rsidRPr="00604BC9">
        <w:rPr>
          <w:rFonts w:ascii="Arial" w:hAnsi="Arial" w:cs="Arial"/>
          <w:b/>
          <w:sz w:val="52"/>
        </w:rPr>
        <w:t xml:space="preserve"> </w:t>
      </w:r>
      <w:r w:rsidRPr="00604BC9">
        <w:rPr>
          <w:rFonts w:ascii="Arial" w:hAnsi="Arial" w:cs="Arial"/>
          <w:b/>
          <w:sz w:val="52"/>
        </w:rPr>
        <w:t>Library</w:t>
      </w:r>
      <w:r w:rsidR="002D5291" w:rsidRPr="00604BC9">
        <w:rPr>
          <w:rFonts w:ascii="Arial" w:hAnsi="Arial" w:cs="Arial"/>
          <w:b/>
          <w:sz w:val="52"/>
        </w:rPr>
        <w:br/>
      </w:r>
    </w:p>
    <w:p w14:paraId="74B0B7CD" w14:textId="5559DE6F" w:rsidR="005168AE" w:rsidRPr="00604BC9" w:rsidRDefault="00D909D4" w:rsidP="005168AE">
      <w:pPr>
        <w:jc w:val="center"/>
        <w:rPr>
          <w:rFonts w:ascii="Arial" w:hAnsi="Arial" w:cs="Arial"/>
          <w:i/>
          <w:szCs w:val="32"/>
        </w:rPr>
      </w:pPr>
      <w:r w:rsidRPr="00604BC9">
        <w:rPr>
          <w:rFonts w:ascii="Arial" w:hAnsi="Arial" w:cs="Arial"/>
          <w:i/>
          <w:szCs w:val="32"/>
        </w:rPr>
        <w:t>Email messages selling consulting services</w:t>
      </w:r>
      <w:r w:rsidR="00604BC9" w:rsidRPr="00604BC9">
        <w:rPr>
          <w:rFonts w:ascii="Arial" w:hAnsi="Arial" w:cs="Arial"/>
          <w:i/>
          <w:szCs w:val="32"/>
        </w:rPr>
        <w:br/>
        <w:t>delivered by an outsourcer</w:t>
      </w:r>
      <w:r w:rsidRPr="00604BC9">
        <w:rPr>
          <w:rFonts w:ascii="Arial" w:hAnsi="Arial" w:cs="Arial"/>
          <w:i/>
          <w:szCs w:val="32"/>
        </w:rPr>
        <w:t>…</w:t>
      </w:r>
    </w:p>
    <w:p w14:paraId="637DA46E" w14:textId="77777777" w:rsidR="002F6B2C" w:rsidRPr="00604BC9" w:rsidRDefault="002F6B2C" w:rsidP="002D52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A2D6449" w14:textId="59B8BCCF" w:rsidR="009E3728" w:rsidRPr="00604BC9" w:rsidRDefault="005168AE" w:rsidP="002D52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04BC9">
        <w:rPr>
          <w:rFonts w:ascii="Arial" w:hAnsi="Arial" w:cs="Arial"/>
        </w:rPr>
        <w:br w:type="page"/>
      </w:r>
    </w:p>
    <w:p w14:paraId="7453639C" w14:textId="77777777" w:rsidR="00DC2E0D" w:rsidRPr="00604BC9" w:rsidRDefault="00DC2E0D" w:rsidP="00DC2E0D">
      <w:pPr>
        <w:pStyle w:val="Heading1"/>
        <w:rPr>
          <w:rFonts w:ascii="Arial" w:hAnsi="Arial" w:cs="Arial"/>
        </w:rPr>
      </w:pPr>
      <w:bookmarkStart w:id="0" w:name="_Toc458687396"/>
      <w:bookmarkStart w:id="1" w:name="_Toc81737456"/>
      <w:r w:rsidRPr="00604BC9">
        <w:rPr>
          <w:rFonts w:ascii="Arial" w:hAnsi="Arial" w:cs="Arial"/>
        </w:rPr>
        <w:lastRenderedPageBreak/>
        <w:t>Social Media Marketing</w:t>
      </w:r>
      <w:bookmarkEnd w:id="1"/>
    </w:p>
    <w:p w14:paraId="3E21570D" w14:textId="19EE19B0" w:rsidR="00DC2E0D" w:rsidRPr="00604BC9" w:rsidRDefault="00DC2E0D" w:rsidP="00DC2E0D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t>Subject: you are losing leads on [social media platform]</w:t>
      </w:r>
    </w:p>
    <w:p w14:paraId="20155F79" w14:textId="5597D73B" w:rsidR="00DC2E0D" w:rsidRPr="00604BC9" w:rsidRDefault="00DC2E0D" w:rsidP="00DC2E0D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Hello [name]</w:t>
      </w:r>
    </w:p>
    <w:p w14:paraId="6EFC5EF3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I recently came across your [social media page] and noticed that you’re not directing customers to your store or sales funnels…</w:t>
      </w:r>
    </w:p>
    <w:p w14:paraId="62D380BE" w14:textId="0B4E9774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You have followers and decent content, but no real strategy for converting these readers into buyers.</w:t>
      </w:r>
    </w:p>
    <w:p w14:paraId="5BB8E4BC" w14:textId="77777777" w:rsidR="00401B11" w:rsidRPr="00604BC9" w:rsidRDefault="00401B11" w:rsidP="00401B11">
      <w:pPr>
        <w:rPr>
          <w:rFonts w:ascii="Arial" w:hAnsi="Arial" w:cs="Arial"/>
          <w:b/>
          <w:bCs/>
        </w:rPr>
      </w:pPr>
      <w:r w:rsidRPr="00604BC9">
        <w:rPr>
          <w:rFonts w:ascii="Arial" w:hAnsi="Arial" w:cs="Arial"/>
          <w:b/>
          <w:bCs/>
        </w:rPr>
        <w:t>Watch This Case Study For A Quick Example…</w:t>
      </w:r>
    </w:p>
    <w:p w14:paraId="5F2BF7E1" w14:textId="77777777" w:rsidR="00401B11" w:rsidRPr="00604BC9" w:rsidRDefault="00401B11" w:rsidP="00401B11">
      <w:pPr>
        <w:rPr>
          <w:rFonts w:ascii="Arial" w:hAnsi="Arial" w:cs="Arial"/>
        </w:rPr>
      </w:pPr>
      <w:r w:rsidRPr="00604BC9">
        <w:rPr>
          <w:rFonts w:ascii="Arial" w:hAnsi="Arial" w:cs="Arial"/>
        </w:rPr>
        <w:t>[Insert Video Image &amp; Link To Landing Page]</w:t>
      </w:r>
    </w:p>
    <w:p w14:paraId="2AF616C4" w14:textId="69D77E12" w:rsidR="0010262A" w:rsidRDefault="0010262A" w:rsidP="0010262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B0C5BE6" wp14:editId="160360D2">
            <wp:extent cx="5427023" cy="3049835"/>
            <wp:effectExtent l="0" t="0" r="2540" b="0"/>
            <wp:docPr id="1" name="Picture 1" descr="A picture containing text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electron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658" cy="3074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64CB4" w14:textId="77777777" w:rsidR="00401B11" w:rsidRPr="00604BC9" w:rsidRDefault="00401B11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Want to learn how to capture this traffic and convert them into paying customers?</w:t>
      </w:r>
    </w:p>
    <w:p w14:paraId="5CA0CF47" w14:textId="749A65AE" w:rsidR="00DC2E0D" w:rsidRPr="00604BC9" w:rsidRDefault="00401B11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Then just reply</w:t>
      </w:r>
      <w:r w:rsidR="00DC2E0D" w:rsidRPr="00604BC9">
        <w:rPr>
          <w:rFonts w:ascii="Arial" w:hAnsi="Arial" w:cs="Arial"/>
        </w:rPr>
        <w:t xml:space="preserve"> to this message </w:t>
      </w:r>
      <w:r w:rsidRPr="00604BC9">
        <w:rPr>
          <w:rFonts w:ascii="Arial" w:hAnsi="Arial" w:cs="Arial"/>
        </w:rPr>
        <w:t>or drop me a line.</w:t>
      </w:r>
    </w:p>
    <w:p w14:paraId="3BEB329D" w14:textId="08564E41" w:rsidR="002F6B2C" w:rsidRPr="00604BC9" w:rsidRDefault="002F6B2C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Sincerely,</w:t>
      </w:r>
    </w:p>
    <w:p w14:paraId="4AAAFFE4" w14:textId="15BE4D9E" w:rsidR="00DC2E0D" w:rsidRPr="00604BC9" w:rsidRDefault="00D909D4" w:rsidP="00DC2E0D">
      <w:pPr>
        <w:rPr>
          <w:rFonts w:ascii="Arial" w:hAnsi="Arial" w:cs="Arial"/>
        </w:rPr>
      </w:pPr>
      <w:r w:rsidRPr="00604BC9">
        <w:rPr>
          <w:rFonts w:ascii="Arial" w:hAnsi="Arial" w:cs="Arial"/>
        </w:rPr>
        <w:t>NAME</w:t>
      </w:r>
      <w:r w:rsidRPr="00604BC9">
        <w:rPr>
          <w:rFonts w:ascii="Arial" w:hAnsi="Arial" w:cs="Arial"/>
        </w:rPr>
        <w:br/>
        <w:t>CONTACT INFO</w:t>
      </w:r>
      <w:r w:rsidR="00DC2E0D" w:rsidRPr="00604BC9">
        <w:rPr>
          <w:rFonts w:ascii="Arial" w:hAnsi="Arial" w:cs="Arial"/>
        </w:rPr>
        <w:br w:type="page"/>
      </w:r>
    </w:p>
    <w:p w14:paraId="1D27B6BB" w14:textId="120E2A98" w:rsidR="00DC2E0D" w:rsidRPr="00604BC9" w:rsidRDefault="00DC2E0D" w:rsidP="00DC2E0D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lastRenderedPageBreak/>
        <w:t>Subject: how to get more people to your event?</w:t>
      </w:r>
    </w:p>
    <w:p w14:paraId="1799E2CD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Hello [name]</w:t>
      </w:r>
    </w:p>
    <w:p w14:paraId="059E952A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Did you want more of your [customers] to attend your events?</w:t>
      </w:r>
    </w:p>
    <w:p w14:paraId="5E838C28" w14:textId="57B9BB21" w:rsidR="00604BC9" w:rsidRPr="00604BC9" w:rsidRDefault="00604BC9" w:rsidP="00604BC9">
      <w:pPr>
        <w:rPr>
          <w:rFonts w:ascii="Arial" w:hAnsi="Arial" w:cs="Arial"/>
          <w:b/>
          <w:bCs/>
        </w:rPr>
      </w:pPr>
      <w:r w:rsidRPr="00604BC9">
        <w:rPr>
          <w:rFonts w:ascii="Arial" w:hAnsi="Arial" w:cs="Arial"/>
          <w:b/>
          <w:bCs/>
        </w:rPr>
        <w:t>Watch This Case Study…</w:t>
      </w:r>
    </w:p>
    <w:p w14:paraId="77A4C17B" w14:textId="40B463D7" w:rsidR="00604BC9" w:rsidRDefault="00604BC9" w:rsidP="00604BC9">
      <w:pPr>
        <w:rPr>
          <w:rFonts w:ascii="Arial" w:hAnsi="Arial" w:cs="Arial"/>
        </w:rPr>
      </w:pPr>
      <w:r w:rsidRPr="00604BC9">
        <w:rPr>
          <w:rFonts w:ascii="Arial" w:hAnsi="Arial" w:cs="Arial"/>
        </w:rPr>
        <w:t>[Insert Video Image &amp; Link To Landing Page]</w:t>
      </w:r>
    </w:p>
    <w:p w14:paraId="636706D8" w14:textId="4CB5A687" w:rsidR="0010262A" w:rsidRPr="00604BC9" w:rsidRDefault="0010262A" w:rsidP="00EF24DE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FC25B50" wp14:editId="65D8E320">
            <wp:extent cx="4655127" cy="2616050"/>
            <wp:effectExtent l="0" t="0" r="0" b="0"/>
            <wp:docPr id="2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743" cy="2626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CEE69" w14:textId="77777777" w:rsidR="0010262A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Listen, your customers are hanging out on [Facebook] and love to share content like the event notice you posted on your site</w:t>
      </w:r>
      <w:r w:rsidR="0010262A">
        <w:rPr>
          <w:rFonts w:ascii="Arial" w:hAnsi="Arial" w:cs="Arial"/>
        </w:rPr>
        <w:t>…</w:t>
      </w:r>
    </w:p>
    <w:p w14:paraId="33B84A82" w14:textId="7937D8E3" w:rsidR="00DC2E0D" w:rsidRPr="00604BC9" w:rsidRDefault="0010262A" w:rsidP="00D909D4">
      <w:p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DC2E0D" w:rsidRPr="00604BC9">
        <w:rPr>
          <w:rFonts w:ascii="Arial" w:hAnsi="Arial" w:cs="Arial"/>
        </w:rPr>
        <w:t>owever</w:t>
      </w:r>
      <w:r>
        <w:rPr>
          <w:rFonts w:ascii="Arial" w:hAnsi="Arial" w:cs="Arial"/>
        </w:rPr>
        <w:t>,</w:t>
      </w:r>
      <w:r w:rsidR="00DC2E0D" w:rsidRPr="00604BC9">
        <w:rPr>
          <w:rFonts w:ascii="Arial" w:hAnsi="Arial" w:cs="Arial"/>
        </w:rPr>
        <w:t xml:space="preserve"> if they can’t find </w:t>
      </w:r>
      <w:r>
        <w:rPr>
          <w:rFonts w:ascii="Arial" w:hAnsi="Arial" w:cs="Arial"/>
        </w:rPr>
        <w:t>the event</w:t>
      </w:r>
      <w:r w:rsidR="00DC2E0D" w:rsidRPr="00604BC9">
        <w:rPr>
          <w:rFonts w:ascii="Arial" w:hAnsi="Arial" w:cs="Arial"/>
        </w:rPr>
        <w:t xml:space="preserve">, they’ll never know about it, and they certainly can’t share it.  </w:t>
      </w:r>
    </w:p>
    <w:p w14:paraId="400F36FE" w14:textId="787D29A8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This means you’re losing out on the views and potential leads that your </w:t>
      </w:r>
      <w:r w:rsidR="0010262A">
        <w:rPr>
          <w:rFonts w:ascii="Arial" w:hAnsi="Arial" w:cs="Arial"/>
        </w:rPr>
        <w:t>online properties</w:t>
      </w:r>
      <w:r w:rsidRPr="00604BC9">
        <w:rPr>
          <w:rFonts w:ascii="Arial" w:hAnsi="Arial" w:cs="Arial"/>
        </w:rPr>
        <w:t xml:space="preserve"> help to generate. </w:t>
      </w:r>
    </w:p>
    <w:p w14:paraId="22BD78FB" w14:textId="01AFCA1C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If you want to get more attendees and attract these people for your events, just reply to this email with “I’m interested” and we can go from there.</w:t>
      </w:r>
    </w:p>
    <w:p w14:paraId="3C0332C7" w14:textId="5B63C7F3" w:rsidR="002F6B2C" w:rsidRPr="00604BC9" w:rsidRDefault="002F6B2C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Best Regards,</w:t>
      </w:r>
    </w:p>
    <w:p w14:paraId="28E02382" w14:textId="7204C4EA" w:rsidR="00D909D4" w:rsidRPr="00604BC9" w:rsidRDefault="00D909D4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NAME</w:t>
      </w:r>
      <w:r w:rsidRPr="00604BC9">
        <w:rPr>
          <w:rFonts w:ascii="Arial" w:hAnsi="Arial" w:cs="Arial"/>
        </w:rPr>
        <w:br/>
        <w:t>CONTACT INFO</w:t>
      </w:r>
    </w:p>
    <w:p w14:paraId="4E0A28D6" w14:textId="3EA6DFF5" w:rsidR="00DC2E0D" w:rsidRPr="00604BC9" w:rsidRDefault="00DC2E0D" w:rsidP="00DC2E0D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lastRenderedPageBreak/>
        <w:t xml:space="preserve">Subject: enhance your </w:t>
      </w:r>
      <w:r w:rsidR="0010262A">
        <w:rPr>
          <w:rFonts w:ascii="Arial" w:hAnsi="Arial" w:cs="Arial"/>
          <w:b/>
        </w:rPr>
        <w:t>promotions</w:t>
      </w:r>
      <w:r w:rsidRPr="00604BC9">
        <w:rPr>
          <w:rFonts w:ascii="Arial" w:hAnsi="Arial" w:cs="Arial"/>
          <w:b/>
        </w:rPr>
        <w:t xml:space="preserve"> with social sharing…</w:t>
      </w:r>
    </w:p>
    <w:p w14:paraId="76CD78C0" w14:textId="03EDD1D7" w:rsidR="00DC2E0D" w:rsidRPr="00604BC9" w:rsidRDefault="00DC2E0D" w:rsidP="00DC2E0D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Hello [name]</w:t>
      </w:r>
    </w:p>
    <w:p w14:paraId="439E43E1" w14:textId="127BD1A9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I found your article about [upcoming </w:t>
      </w:r>
      <w:r w:rsidR="00604BC9" w:rsidRPr="00604BC9">
        <w:rPr>
          <w:rFonts w:ascii="Arial" w:hAnsi="Arial" w:cs="Arial"/>
        </w:rPr>
        <w:t>promotion</w:t>
      </w:r>
      <w:r w:rsidRPr="00604BC9">
        <w:rPr>
          <w:rFonts w:ascii="Arial" w:hAnsi="Arial" w:cs="Arial"/>
        </w:rPr>
        <w:t xml:space="preserve">] and think it would be perfect for </w:t>
      </w:r>
      <w:r w:rsidR="00EF24DE">
        <w:rPr>
          <w:rFonts w:ascii="Arial" w:hAnsi="Arial" w:cs="Arial"/>
        </w:rPr>
        <w:t>a campaign</w:t>
      </w:r>
      <w:r w:rsidRPr="00604BC9">
        <w:rPr>
          <w:rFonts w:ascii="Arial" w:hAnsi="Arial" w:cs="Arial"/>
        </w:rPr>
        <w:t xml:space="preserve"> on [social network]</w:t>
      </w:r>
      <w:r w:rsidR="00604BC9" w:rsidRPr="00604BC9">
        <w:rPr>
          <w:rFonts w:ascii="Arial" w:hAnsi="Arial" w:cs="Arial"/>
        </w:rPr>
        <w:t>.</w:t>
      </w:r>
    </w:p>
    <w:p w14:paraId="299ED865" w14:textId="68FD13BB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The audience in [local area] who are interested in [the event topic] are all over [specific social network] and will share your post about the event, but only if given the chance. </w:t>
      </w:r>
    </w:p>
    <w:p w14:paraId="7F6D8DDA" w14:textId="5A6C4A24" w:rsidR="00604BC9" w:rsidRPr="00604BC9" w:rsidRDefault="00604BC9" w:rsidP="00604BC9">
      <w:pPr>
        <w:rPr>
          <w:rFonts w:ascii="Arial" w:hAnsi="Arial" w:cs="Arial"/>
          <w:b/>
          <w:bCs/>
        </w:rPr>
      </w:pPr>
      <w:r w:rsidRPr="00604BC9">
        <w:rPr>
          <w:rFonts w:ascii="Arial" w:hAnsi="Arial" w:cs="Arial"/>
          <w:b/>
          <w:bCs/>
        </w:rPr>
        <w:t xml:space="preserve">Watch This </w:t>
      </w:r>
      <w:r w:rsidRPr="00604BC9">
        <w:rPr>
          <w:rFonts w:ascii="Arial" w:hAnsi="Arial" w:cs="Arial"/>
          <w:b/>
          <w:bCs/>
        </w:rPr>
        <w:t>Short Example</w:t>
      </w:r>
      <w:r w:rsidRPr="00604BC9">
        <w:rPr>
          <w:rFonts w:ascii="Arial" w:hAnsi="Arial" w:cs="Arial"/>
          <w:b/>
          <w:bCs/>
        </w:rPr>
        <w:t>…</w:t>
      </w:r>
    </w:p>
    <w:p w14:paraId="28E7EF30" w14:textId="33270062" w:rsidR="00604BC9" w:rsidRDefault="00604BC9" w:rsidP="00604BC9">
      <w:pPr>
        <w:rPr>
          <w:rFonts w:ascii="Arial" w:hAnsi="Arial" w:cs="Arial"/>
        </w:rPr>
      </w:pPr>
      <w:r w:rsidRPr="00604BC9">
        <w:rPr>
          <w:rFonts w:ascii="Arial" w:hAnsi="Arial" w:cs="Arial"/>
        </w:rPr>
        <w:t>[Insert Video Image &amp; Link To Landing Page]</w:t>
      </w:r>
    </w:p>
    <w:p w14:paraId="7A468E15" w14:textId="7AEB154B" w:rsidR="00EF24DE" w:rsidRPr="00604BC9" w:rsidRDefault="00EF24DE" w:rsidP="00EF24DE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ECE03B3" wp14:editId="66198CDF">
            <wp:extent cx="5343896" cy="3003120"/>
            <wp:effectExtent l="0" t="0" r="952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107" cy="3018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0635F" w14:textId="07654004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Drop me a line by replying to this message and I’ll tell you how you can turn these readers into customers. </w:t>
      </w:r>
    </w:p>
    <w:p w14:paraId="3134595B" w14:textId="19790066" w:rsidR="002F6B2C" w:rsidRPr="00604BC9" w:rsidRDefault="002F6B2C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Cheers,</w:t>
      </w:r>
    </w:p>
    <w:p w14:paraId="39BEF6A4" w14:textId="1DFA950A" w:rsidR="00D909D4" w:rsidRPr="00604BC9" w:rsidRDefault="00D909D4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NAME</w:t>
      </w:r>
      <w:r w:rsidRPr="00604BC9">
        <w:rPr>
          <w:rFonts w:ascii="Arial" w:hAnsi="Arial" w:cs="Arial"/>
        </w:rPr>
        <w:br/>
        <w:t>CONTACT INFO</w:t>
      </w:r>
    </w:p>
    <w:p w14:paraId="7EBB058D" w14:textId="548CB38F" w:rsidR="00DC2E0D" w:rsidRPr="00604BC9" w:rsidRDefault="00DC2E0D" w:rsidP="00DC2E0D">
      <w:pPr>
        <w:rPr>
          <w:rFonts w:ascii="Arial" w:hAnsi="Arial" w:cs="Arial"/>
        </w:rPr>
      </w:pPr>
      <w:r w:rsidRPr="00604BC9">
        <w:rPr>
          <w:rFonts w:ascii="Arial" w:hAnsi="Arial" w:cs="Arial"/>
        </w:rPr>
        <w:br w:type="page"/>
      </w:r>
    </w:p>
    <w:p w14:paraId="67D0EA55" w14:textId="77777777" w:rsidR="00DC2E0D" w:rsidRPr="00604BC9" w:rsidRDefault="00DC2E0D" w:rsidP="00DC2E0D">
      <w:pPr>
        <w:pStyle w:val="Heading1"/>
        <w:rPr>
          <w:rFonts w:ascii="Arial" w:hAnsi="Arial" w:cs="Arial"/>
        </w:rPr>
      </w:pPr>
      <w:bookmarkStart w:id="2" w:name="_Toc81737458"/>
      <w:r w:rsidRPr="00604BC9">
        <w:rPr>
          <w:rFonts w:ascii="Arial" w:hAnsi="Arial" w:cs="Arial"/>
        </w:rPr>
        <w:lastRenderedPageBreak/>
        <w:t>Search Engine Optimization</w:t>
      </w:r>
      <w:bookmarkEnd w:id="2"/>
    </w:p>
    <w:p w14:paraId="54BA9F50" w14:textId="77777777" w:rsidR="00DC2E0D" w:rsidRPr="00604BC9" w:rsidRDefault="00DC2E0D" w:rsidP="00DC2E0D">
      <w:pPr>
        <w:rPr>
          <w:rFonts w:ascii="Arial" w:hAnsi="Arial" w:cs="Arial"/>
        </w:rPr>
      </w:pPr>
    </w:p>
    <w:p w14:paraId="167E9123" w14:textId="737BA1A1" w:rsidR="00DC2E0D" w:rsidRPr="00604BC9" w:rsidRDefault="00DC2E0D" w:rsidP="00DC2E0D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t>Subject: More customers for your [type of business]</w:t>
      </w:r>
    </w:p>
    <w:p w14:paraId="67058909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Would you like to get more local customers walking into your [business type] door and buying more [business’ core product?]</w:t>
      </w:r>
    </w:p>
    <w:p w14:paraId="3E79771E" w14:textId="50C82110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Right </w:t>
      </w:r>
      <w:r w:rsidR="00D909D4" w:rsidRPr="00604BC9">
        <w:rPr>
          <w:rFonts w:ascii="Arial" w:hAnsi="Arial" w:cs="Arial"/>
        </w:rPr>
        <w:t>now,</w:t>
      </w:r>
      <w:r w:rsidRPr="00604BC9">
        <w:rPr>
          <w:rFonts w:ascii="Arial" w:hAnsi="Arial" w:cs="Arial"/>
        </w:rPr>
        <w:t xml:space="preserve"> you’re placed #11 when you need to be in the Top 3 to be shown when people </w:t>
      </w:r>
      <w:r w:rsidR="00B47681">
        <w:rPr>
          <w:rFonts w:ascii="Arial" w:hAnsi="Arial" w:cs="Arial"/>
        </w:rPr>
        <w:t xml:space="preserve">search. </w:t>
      </w:r>
    </w:p>
    <w:p w14:paraId="54DB7FCE" w14:textId="5BE51C95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Do you want to stop [name a direct competitor] from stealing more of your customers</w:t>
      </w:r>
      <w:r w:rsidR="00EF24DE">
        <w:rPr>
          <w:rFonts w:ascii="Arial" w:hAnsi="Arial" w:cs="Arial"/>
        </w:rPr>
        <w:t>?</w:t>
      </w:r>
    </w:p>
    <w:p w14:paraId="38038D03" w14:textId="28740A89" w:rsidR="00604BC9" w:rsidRPr="00604BC9" w:rsidRDefault="00604BC9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Here’s a short video that will run you through the problem you are facing…</w:t>
      </w:r>
    </w:p>
    <w:p w14:paraId="5C817C99" w14:textId="77777777" w:rsidR="00604BC9" w:rsidRPr="00604BC9" w:rsidRDefault="00604BC9" w:rsidP="00604BC9">
      <w:pPr>
        <w:rPr>
          <w:rFonts w:ascii="Arial" w:hAnsi="Arial" w:cs="Arial"/>
          <w:b/>
          <w:bCs/>
        </w:rPr>
      </w:pPr>
      <w:r w:rsidRPr="00604BC9">
        <w:rPr>
          <w:rFonts w:ascii="Arial" w:hAnsi="Arial" w:cs="Arial"/>
          <w:b/>
          <w:bCs/>
        </w:rPr>
        <w:t>Watch This Case Study For A Quick Example…</w:t>
      </w:r>
    </w:p>
    <w:p w14:paraId="6E95DBCF" w14:textId="4364AA62" w:rsidR="00604BC9" w:rsidRDefault="00604BC9" w:rsidP="00604BC9">
      <w:pPr>
        <w:rPr>
          <w:rFonts w:ascii="Arial" w:hAnsi="Arial" w:cs="Arial"/>
        </w:rPr>
      </w:pPr>
      <w:r w:rsidRPr="00604BC9">
        <w:rPr>
          <w:rFonts w:ascii="Arial" w:hAnsi="Arial" w:cs="Arial"/>
        </w:rPr>
        <w:t>[Insert Video Image &amp; Link To Landing Page]</w:t>
      </w:r>
    </w:p>
    <w:p w14:paraId="07E95329" w14:textId="566E96A8" w:rsidR="00EF24DE" w:rsidRDefault="00EF24DE" w:rsidP="00EF24DE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1F58631" wp14:editId="551EFBD8">
            <wp:extent cx="4239491" cy="23824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409" cy="23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E4B08" w14:textId="6BEE50C4" w:rsidR="00604BC9" w:rsidRPr="00604BC9" w:rsidRDefault="00604BC9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Be sure to watch it now as I will be taking it down once I find a partner to work with in [town.]</w:t>
      </w:r>
    </w:p>
    <w:p w14:paraId="32D2F48D" w14:textId="77777777" w:rsidR="00D909D4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Cheers,</w:t>
      </w:r>
      <w:r w:rsidRPr="00604BC9">
        <w:rPr>
          <w:rFonts w:ascii="Arial" w:hAnsi="Arial" w:cs="Arial"/>
        </w:rPr>
        <w:br/>
      </w:r>
      <w:r w:rsidR="00D909D4" w:rsidRPr="00604BC9">
        <w:rPr>
          <w:rFonts w:ascii="Arial" w:hAnsi="Arial" w:cs="Arial"/>
        </w:rPr>
        <w:t>NAME</w:t>
      </w:r>
      <w:r w:rsidR="00D909D4" w:rsidRPr="00604BC9">
        <w:rPr>
          <w:rFonts w:ascii="Arial" w:hAnsi="Arial" w:cs="Arial"/>
        </w:rPr>
        <w:br/>
        <w:t>CONTACT INFO</w:t>
      </w:r>
    </w:p>
    <w:p w14:paraId="5A5701DD" w14:textId="28A94738" w:rsidR="00DC2E0D" w:rsidRPr="00604BC9" w:rsidRDefault="00DC2E0D" w:rsidP="00DC2E0D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lastRenderedPageBreak/>
        <w:t>Subject: this toxic search presence</w:t>
      </w:r>
      <w:r w:rsidR="00604BC9">
        <w:rPr>
          <w:rFonts w:ascii="Arial" w:hAnsi="Arial" w:cs="Arial"/>
          <w:b/>
        </w:rPr>
        <w:t xml:space="preserve"> is</w:t>
      </w:r>
      <w:r w:rsidRPr="00604BC9">
        <w:rPr>
          <w:rFonts w:ascii="Arial" w:hAnsi="Arial" w:cs="Arial"/>
          <w:b/>
        </w:rPr>
        <w:t xml:space="preserve"> hurting your business</w:t>
      </w:r>
    </w:p>
    <w:p w14:paraId="56EF5C9E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Hey [Name]</w:t>
      </w:r>
    </w:p>
    <w:p w14:paraId="37C0F15D" w14:textId="51338FE7" w:rsidR="00DC2E0D" w:rsidRPr="00604BC9" w:rsidRDefault="00604BC9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I have</w:t>
      </w:r>
      <w:r w:rsidR="00DC2E0D" w:rsidRPr="00604BC9">
        <w:rPr>
          <w:rFonts w:ascii="Arial" w:hAnsi="Arial" w:cs="Arial"/>
        </w:rPr>
        <w:t xml:space="preserve"> uncovered a rather toxic environment for your business’s search results. </w:t>
      </w:r>
    </w:p>
    <w:p w14:paraId="2FCCCEB9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Right now, you are ranking far below your competitors, which means your customers, who are searching for the [products or services] that you offer are NOT finding your business. </w:t>
      </w:r>
    </w:p>
    <w:p w14:paraId="5F236659" w14:textId="20C00A6E" w:rsidR="00DC2E0D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Instead, they are finding your competitors and paying them for [products or services.]</w:t>
      </w:r>
    </w:p>
    <w:p w14:paraId="025CEEF6" w14:textId="011D9521" w:rsidR="00B47681" w:rsidRDefault="00B47681" w:rsidP="00D909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Out This Short Expose: </w:t>
      </w:r>
    </w:p>
    <w:p w14:paraId="66EEB7DA" w14:textId="7C59C4C9" w:rsidR="00B47681" w:rsidRPr="00604BC9" w:rsidRDefault="00B47681" w:rsidP="00B4768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3C790EF" wp14:editId="0C71FD9F">
            <wp:extent cx="4585539" cy="2576945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258" cy="2596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A47AF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I know you are not interested in putting the owner of [name of competitor]’s kids through college, so why are you sending them all of your leads? </w:t>
      </w:r>
    </w:p>
    <w:p w14:paraId="473CFF3B" w14:textId="77777777" w:rsidR="00DC2E0D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If you want to put a stop to this lost revenue, just send me a reply to this email, and I’ll follow up with more information.</w:t>
      </w:r>
    </w:p>
    <w:p w14:paraId="6ECAAC5A" w14:textId="77777777" w:rsidR="00D909D4" w:rsidRPr="00604BC9" w:rsidRDefault="00DC2E0D" w:rsidP="00D909D4">
      <w:pPr>
        <w:rPr>
          <w:rFonts w:ascii="Arial" w:hAnsi="Arial" w:cs="Arial"/>
        </w:rPr>
      </w:pPr>
      <w:r w:rsidRPr="00604BC9">
        <w:rPr>
          <w:rFonts w:ascii="Arial" w:hAnsi="Arial" w:cs="Arial"/>
        </w:rPr>
        <w:t>Cheers,</w:t>
      </w:r>
      <w:r w:rsidRPr="00604BC9">
        <w:rPr>
          <w:rFonts w:ascii="Arial" w:hAnsi="Arial" w:cs="Arial"/>
        </w:rPr>
        <w:br/>
      </w:r>
      <w:r w:rsidR="00D909D4" w:rsidRPr="00604BC9">
        <w:rPr>
          <w:rFonts w:ascii="Arial" w:hAnsi="Arial" w:cs="Arial"/>
        </w:rPr>
        <w:t>NAME</w:t>
      </w:r>
      <w:r w:rsidR="00D909D4" w:rsidRPr="00604BC9">
        <w:rPr>
          <w:rFonts w:ascii="Arial" w:hAnsi="Arial" w:cs="Arial"/>
        </w:rPr>
        <w:br/>
        <w:t>CONTACT INFO</w:t>
      </w:r>
    </w:p>
    <w:bookmarkEnd w:id="0"/>
    <w:p w14:paraId="64EBA485" w14:textId="49B4F153" w:rsidR="00AE23AB" w:rsidRPr="00604BC9" w:rsidRDefault="00AE23AB" w:rsidP="00AE23AB">
      <w:pPr>
        <w:pStyle w:val="Heading1"/>
        <w:rPr>
          <w:rFonts w:ascii="Arial" w:hAnsi="Arial" w:cs="Arial"/>
        </w:rPr>
      </w:pPr>
      <w:r w:rsidRPr="00604BC9">
        <w:rPr>
          <w:rFonts w:ascii="Arial" w:hAnsi="Arial" w:cs="Arial"/>
        </w:rPr>
        <w:lastRenderedPageBreak/>
        <w:t>Reputation Templates</w:t>
      </w:r>
    </w:p>
    <w:p w14:paraId="67C58108" w14:textId="76FEC028" w:rsidR="00AE23AB" w:rsidRPr="00604BC9" w:rsidRDefault="00AE23AB" w:rsidP="00AE23AB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t>Subject: new local customers for free? …</w:t>
      </w:r>
    </w:p>
    <w:p w14:paraId="1EF406BF" w14:textId="77777777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Did you know that there is an untapped local market searching for your products &amp; services?</w:t>
      </w:r>
    </w:p>
    <w:p w14:paraId="12B38403" w14:textId="2F692920" w:rsidR="00AE23AB" w:rsidRPr="00604BC9" w:rsidRDefault="00604BC9" w:rsidP="00AE23AB">
      <w:pPr>
        <w:rPr>
          <w:rFonts w:ascii="Arial" w:hAnsi="Arial" w:cs="Arial"/>
        </w:rPr>
      </w:pPr>
      <w:r>
        <w:rPr>
          <w:rFonts w:ascii="Arial" w:hAnsi="Arial" w:cs="Arial"/>
        </w:rPr>
        <w:t>Your profiles are unclaimed, hidden, or weak</w:t>
      </w:r>
      <w:r w:rsidR="00AE23AB" w:rsidRPr="00604BC9">
        <w:rPr>
          <w:rFonts w:ascii="Arial" w:hAnsi="Arial" w:cs="Arial"/>
        </w:rPr>
        <w:t xml:space="preserve"> and this means consumers are finding your competitors’ services</w:t>
      </w:r>
      <w:r>
        <w:rPr>
          <w:rFonts w:ascii="Arial" w:hAnsi="Arial" w:cs="Arial"/>
        </w:rPr>
        <w:t xml:space="preserve"> attractive</w:t>
      </w:r>
      <w:r w:rsidR="00AE23AB" w:rsidRPr="00604BC9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>simply ignoring yours…</w:t>
      </w:r>
    </w:p>
    <w:p w14:paraId="365048B7" w14:textId="144EB899" w:rsidR="00604BC9" w:rsidRPr="00604BC9" w:rsidRDefault="00604BC9" w:rsidP="00AE23AB">
      <w:pPr>
        <w:rPr>
          <w:rFonts w:ascii="Arial" w:hAnsi="Arial" w:cs="Arial"/>
          <w:b/>
          <w:bCs/>
        </w:rPr>
      </w:pPr>
      <w:r w:rsidRPr="00604BC9">
        <w:rPr>
          <w:rFonts w:ascii="Arial" w:hAnsi="Arial" w:cs="Arial"/>
          <w:b/>
          <w:bCs/>
        </w:rPr>
        <w:t>Here’s a video with a summary of the problem:</w:t>
      </w:r>
    </w:p>
    <w:p w14:paraId="6D54B963" w14:textId="0A14F577" w:rsidR="00604BC9" w:rsidRDefault="00604BC9" w:rsidP="00604BC9">
      <w:pPr>
        <w:rPr>
          <w:rFonts w:ascii="Arial" w:hAnsi="Arial" w:cs="Arial"/>
        </w:rPr>
      </w:pPr>
      <w:r w:rsidRPr="00604BC9">
        <w:rPr>
          <w:rFonts w:ascii="Arial" w:hAnsi="Arial" w:cs="Arial"/>
        </w:rPr>
        <w:t>[Insert Video Image &amp; Link To Landing Page]</w:t>
      </w:r>
    </w:p>
    <w:p w14:paraId="611988A8" w14:textId="1CE5F76E" w:rsidR="00EF24DE" w:rsidRPr="00604BC9" w:rsidRDefault="00EF24DE" w:rsidP="004A620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8E9C74D" wp14:editId="45B96455">
            <wp:extent cx="4775651" cy="2683782"/>
            <wp:effectExtent l="0" t="0" r="635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664" cy="268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08FE4" w14:textId="7D26030F" w:rsid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This is not some special marketing trick, or something that can get you in trouble. </w:t>
      </w:r>
    </w:p>
    <w:p w14:paraId="0D079070" w14:textId="3D2630AC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Please call me at 555.555.5555 to claim your free listing, but don’t wait too long; these free slots go very fast. </w:t>
      </w:r>
    </w:p>
    <w:p w14:paraId="763CC39E" w14:textId="77777777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Kind Regards,</w:t>
      </w:r>
      <w:r w:rsidRPr="00604BC9">
        <w:rPr>
          <w:rFonts w:ascii="Arial" w:hAnsi="Arial" w:cs="Arial"/>
        </w:rPr>
        <w:br/>
        <w:t>Name</w:t>
      </w:r>
      <w:r w:rsidRPr="00604BC9">
        <w:rPr>
          <w:rFonts w:ascii="Arial" w:hAnsi="Arial" w:cs="Arial"/>
        </w:rPr>
        <w:br/>
        <w:t>Contact Info</w:t>
      </w:r>
    </w:p>
    <w:p w14:paraId="142987AD" w14:textId="77777777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br w:type="page"/>
      </w:r>
    </w:p>
    <w:p w14:paraId="27DEF287" w14:textId="14F30DD7" w:rsidR="00AE23AB" w:rsidRPr="00604BC9" w:rsidRDefault="00AE23AB" w:rsidP="00AE23AB">
      <w:pPr>
        <w:rPr>
          <w:rFonts w:ascii="Arial" w:hAnsi="Arial" w:cs="Arial"/>
          <w:b/>
          <w:bCs/>
        </w:rPr>
      </w:pPr>
      <w:r w:rsidRPr="00604BC9">
        <w:rPr>
          <w:rFonts w:ascii="Arial" w:hAnsi="Arial" w:cs="Arial"/>
          <w:b/>
        </w:rPr>
        <w:lastRenderedPageBreak/>
        <w:t>Subject</w:t>
      </w:r>
      <w:r w:rsidRPr="00604BC9">
        <w:rPr>
          <w:rFonts w:ascii="Arial" w:hAnsi="Arial" w:cs="Arial"/>
        </w:rPr>
        <w:t xml:space="preserve">: </w:t>
      </w:r>
      <w:r w:rsidRPr="00604BC9">
        <w:rPr>
          <w:rFonts w:ascii="Arial" w:hAnsi="Arial" w:cs="Arial"/>
          <w:b/>
          <w:bCs/>
        </w:rPr>
        <w:t>are you customers finding you or the competition?</w:t>
      </w:r>
    </w:p>
    <w:p w14:paraId="4A50D5B8" w14:textId="1FD755B6" w:rsidR="00604BC9" w:rsidRDefault="00604BC9" w:rsidP="00AE23AB">
      <w:pPr>
        <w:rPr>
          <w:rFonts w:ascii="Arial" w:hAnsi="Arial" w:cs="Arial"/>
        </w:rPr>
      </w:pPr>
      <w:r>
        <w:rPr>
          <w:rFonts w:ascii="Arial" w:hAnsi="Arial" w:cs="Arial"/>
        </w:rPr>
        <w:t>There</w:t>
      </w:r>
      <w:r w:rsidR="00AE23AB" w:rsidRPr="00604BC9">
        <w:rPr>
          <w:rFonts w:ascii="Arial" w:hAnsi="Arial" w:cs="Arial"/>
        </w:rPr>
        <w:t xml:space="preserve"> are hundreds to thousands of local </w:t>
      </w:r>
      <w:r w:rsidRPr="00604BC9">
        <w:rPr>
          <w:rFonts w:ascii="Arial" w:hAnsi="Arial" w:cs="Arial"/>
        </w:rPr>
        <w:t>consumers</w:t>
      </w:r>
      <w:r>
        <w:rPr>
          <w:rFonts w:ascii="Arial" w:hAnsi="Arial" w:cs="Arial"/>
        </w:rPr>
        <w:t xml:space="preserve"> are </w:t>
      </w:r>
      <w:r w:rsidR="00AE23AB" w:rsidRPr="00604BC9">
        <w:rPr>
          <w:rFonts w:ascii="Arial" w:hAnsi="Arial" w:cs="Arial"/>
        </w:rPr>
        <w:t xml:space="preserve">searching the internet for businesses just like yours. </w:t>
      </w:r>
    </w:p>
    <w:p w14:paraId="2F0ADBD1" w14:textId="1B8EA4B1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And truth be told, your competitors are being found before your website even comes up…</w:t>
      </w:r>
    </w:p>
    <w:p w14:paraId="32135F01" w14:textId="77777777" w:rsid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You need a strong</w:t>
      </w:r>
      <w:r w:rsidR="00604BC9">
        <w:rPr>
          <w:rFonts w:ascii="Arial" w:hAnsi="Arial" w:cs="Arial"/>
        </w:rPr>
        <w:t>er</w:t>
      </w:r>
      <w:r w:rsidRPr="00604BC9">
        <w:rPr>
          <w:rFonts w:ascii="Arial" w:hAnsi="Arial" w:cs="Arial"/>
        </w:rPr>
        <w:t xml:space="preserve"> presence online if you hope to </w:t>
      </w:r>
      <w:r w:rsidR="00604BC9">
        <w:rPr>
          <w:rFonts w:ascii="Arial" w:hAnsi="Arial" w:cs="Arial"/>
        </w:rPr>
        <w:t>compete.</w:t>
      </w:r>
    </w:p>
    <w:p w14:paraId="4E9FB24C" w14:textId="60E57EAA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I </w:t>
      </w:r>
      <w:r w:rsidR="00604BC9">
        <w:rPr>
          <w:rFonts w:ascii="Arial" w:hAnsi="Arial" w:cs="Arial"/>
        </w:rPr>
        <w:t xml:space="preserve">also </w:t>
      </w:r>
      <w:r w:rsidRPr="00604BC9">
        <w:rPr>
          <w:rFonts w:ascii="Arial" w:hAnsi="Arial" w:cs="Arial"/>
        </w:rPr>
        <w:t xml:space="preserve">know you </w:t>
      </w:r>
      <w:r w:rsidR="00604BC9">
        <w:rPr>
          <w:rFonts w:ascii="Arial" w:hAnsi="Arial" w:cs="Arial"/>
        </w:rPr>
        <w:t>d</w:t>
      </w:r>
      <w:r w:rsidRPr="00604BC9">
        <w:rPr>
          <w:rFonts w:ascii="Arial" w:hAnsi="Arial" w:cs="Arial"/>
        </w:rPr>
        <w:t>on’t want to spend an arm and a leg on a website</w:t>
      </w:r>
      <w:r w:rsidR="00604BC9">
        <w:rPr>
          <w:rFonts w:ascii="Arial" w:hAnsi="Arial" w:cs="Arial"/>
        </w:rPr>
        <w:t xml:space="preserve"> or marketing</w:t>
      </w:r>
      <w:r w:rsidRPr="00604BC9">
        <w:rPr>
          <w:rFonts w:ascii="Arial" w:hAnsi="Arial" w:cs="Arial"/>
        </w:rPr>
        <w:t xml:space="preserve"> project. </w:t>
      </w:r>
    </w:p>
    <w:p w14:paraId="5F87F17D" w14:textId="7C5C52DB" w:rsidR="00AE23AB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There is another answer</w:t>
      </w:r>
      <w:r w:rsidR="00604BC9">
        <w:rPr>
          <w:rFonts w:ascii="Arial" w:hAnsi="Arial" w:cs="Arial"/>
        </w:rPr>
        <w:t xml:space="preserve"> to your problem. </w:t>
      </w:r>
    </w:p>
    <w:p w14:paraId="7CE39C22" w14:textId="6B36DDD5" w:rsidR="00604BC9" w:rsidRDefault="00604BC9" w:rsidP="00AE23AB">
      <w:pPr>
        <w:rPr>
          <w:rFonts w:ascii="Arial" w:hAnsi="Arial" w:cs="Arial"/>
        </w:rPr>
      </w:pPr>
      <w:r w:rsidRPr="00604BC9">
        <w:rPr>
          <w:rFonts w:ascii="Arial" w:hAnsi="Arial" w:cs="Arial"/>
          <w:b/>
          <w:bCs/>
        </w:rPr>
        <w:t>Watch this short case study</w:t>
      </w:r>
      <w:r>
        <w:rPr>
          <w:rFonts w:ascii="Arial" w:hAnsi="Arial" w:cs="Arial"/>
        </w:rPr>
        <w:t xml:space="preserve"> for an executive summary:</w:t>
      </w:r>
    </w:p>
    <w:p w14:paraId="1511CAF7" w14:textId="6E2EB63D" w:rsidR="00604BC9" w:rsidRDefault="00604BC9" w:rsidP="00604BC9">
      <w:pPr>
        <w:rPr>
          <w:rFonts w:ascii="Arial" w:hAnsi="Arial" w:cs="Arial"/>
        </w:rPr>
      </w:pPr>
      <w:r w:rsidRPr="00604BC9">
        <w:rPr>
          <w:rFonts w:ascii="Arial" w:hAnsi="Arial" w:cs="Arial"/>
        </w:rPr>
        <w:t>[Insert Video Image &amp; Link To Landing Page]</w:t>
      </w:r>
    </w:p>
    <w:p w14:paraId="11122D3C" w14:textId="4A3E4021" w:rsidR="00B47681" w:rsidRPr="00604BC9" w:rsidRDefault="00B47681" w:rsidP="00B4768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12F0545" wp14:editId="7A9538E7">
            <wp:extent cx="5578722" cy="3135086"/>
            <wp:effectExtent l="0" t="0" r="3175" b="8255"/>
            <wp:docPr id="6" name="Picture 6" descr="A person with the head in the hand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erson with the head in the hand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854" cy="316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19418" w14:textId="77777777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Or contact me directly by replying, or calling 555.555.5555</w:t>
      </w:r>
    </w:p>
    <w:p w14:paraId="347B23E7" w14:textId="77777777" w:rsidR="00AE23AB" w:rsidRPr="00604BC9" w:rsidRDefault="00AE23AB" w:rsidP="00AE23AB">
      <w:pPr>
        <w:rPr>
          <w:rFonts w:ascii="Arial" w:hAnsi="Arial" w:cs="Arial"/>
        </w:rPr>
      </w:pPr>
      <w:r w:rsidRPr="00604BC9">
        <w:rPr>
          <w:rFonts w:ascii="Arial" w:hAnsi="Arial" w:cs="Arial"/>
        </w:rPr>
        <w:t>Regards,</w:t>
      </w:r>
      <w:r w:rsidRPr="00604BC9">
        <w:rPr>
          <w:rFonts w:ascii="Arial" w:hAnsi="Arial" w:cs="Arial"/>
        </w:rPr>
        <w:br/>
        <w:t>Name</w:t>
      </w:r>
      <w:r w:rsidRPr="00604BC9">
        <w:rPr>
          <w:rFonts w:ascii="Arial" w:hAnsi="Arial" w:cs="Arial"/>
        </w:rPr>
        <w:br/>
        <w:t>Contact Info</w:t>
      </w:r>
    </w:p>
    <w:p w14:paraId="104A804C" w14:textId="7C12ABC2" w:rsidR="00DF7609" w:rsidRPr="00604BC9" w:rsidRDefault="00DF7609" w:rsidP="00DC2E0D">
      <w:pPr>
        <w:pStyle w:val="Heading1"/>
        <w:rPr>
          <w:rFonts w:ascii="Arial" w:hAnsi="Arial" w:cs="Arial"/>
        </w:rPr>
      </w:pPr>
      <w:r w:rsidRPr="00604BC9">
        <w:rPr>
          <w:rFonts w:ascii="Arial" w:hAnsi="Arial" w:cs="Arial"/>
        </w:rPr>
        <w:lastRenderedPageBreak/>
        <w:t>General Follow Up</w:t>
      </w:r>
    </w:p>
    <w:p w14:paraId="477628CA" w14:textId="0F4508A3" w:rsidR="00DF7609" w:rsidRPr="00604BC9" w:rsidRDefault="00DC2E0D" w:rsidP="00DF7609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t>Subject:</w:t>
      </w:r>
      <w:r w:rsidR="00DF7609" w:rsidRPr="00604BC9">
        <w:rPr>
          <w:rFonts w:ascii="Arial" w:hAnsi="Arial" w:cs="Arial"/>
          <w:b/>
        </w:rPr>
        <w:t xml:space="preserve"> </w:t>
      </w:r>
      <w:r w:rsidR="00DF7609" w:rsidRPr="00604BC9">
        <w:rPr>
          <w:rFonts w:ascii="Arial" w:hAnsi="Arial" w:cs="Arial"/>
          <w:b/>
          <w:i/>
        </w:rPr>
        <w:t>Re: original subject</w:t>
      </w:r>
    </w:p>
    <w:p w14:paraId="1B07A8B9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Hello,</w:t>
      </w:r>
    </w:p>
    <w:p w14:paraId="0FE084CC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I sent an email last week about an important matter and wanted to follow with you to see if you’ve had a chance to consider it. </w:t>
      </w:r>
    </w:p>
    <w:p w14:paraId="33533371" w14:textId="6B10D2DA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You get dozens of proposals each day, but none are more critical than controlling the buying process and influencing the decision-making of your online search customers.</w:t>
      </w:r>
    </w:p>
    <w:p w14:paraId="19E94BC5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If you don’t take a proactive approach, your competitors will do it for you, and the net effect is lost revenue for your business’s bottom line.</w:t>
      </w:r>
    </w:p>
    <w:p w14:paraId="260C969D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Think about this:</w:t>
      </w:r>
    </w:p>
    <w:p w14:paraId="693D73DB" w14:textId="4BF33E45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Just one of your new customers is worth </w:t>
      </w:r>
      <w:r w:rsidR="00604BC9">
        <w:rPr>
          <w:rFonts w:ascii="Arial" w:hAnsi="Arial" w:cs="Arial"/>
        </w:rPr>
        <w:t>thousands..</w:t>
      </w:r>
      <w:r w:rsidRPr="00604BC9">
        <w:rPr>
          <w:rFonts w:ascii="Arial" w:hAnsi="Arial" w:cs="Arial"/>
        </w:rPr>
        <w:t xml:space="preserve">. </w:t>
      </w:r>
    </w:p>
    <w:p w14:paraId="0F1BBAA4" w14:textId="4F7EDF6F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When do</w:t>
      </w:r>
      <w:r w:rsidR="00604BC9">
        <w:rPr>
          <w:rFonts w:ascii="Arial" w:hAnsi="Arial" w:cs="Arial"/>
        </w:rPr>
        <w:t>ne</w:t>
      </w:r>
      <w:r w:rsidRPr="00604BC9">
        <w:rPr>
          <w:rFonts w:ascii="Arial" w:hAnsi="Arial" w:cs="Arial"/>
        </w:rPr>
        <w:t xml:space="preserve"> right, you will pick up 3 to 10 new customers each week. </w:t>
      </w:r>
    </w:p>
    <w:p w14:paraId="1EBB9769" w14:textId="43AF7D89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You are now creating hundreds of new customers worth tens of thousands of dollars</w:t>
      </w:r>
      <w:r w:rsidR="00604BC9">
        <w:rPr>
          <w:rFonts w:ascii="Arial" w:hAnsi="Arial" w:cs="Arial"/>
        </w:rPr>
        <w:t xml:space="preserve"> to you</w:t>
      </w:r>
      <w:r w:rsidRPr="00604BC9">
        <w:rPr>
          <w:rFonts w:ascii="Arial" w:hAnsi="Arial" w:cs="Arial"/>
        </w:rPr>
        <w:t xml:space="preserve">. </w:t>
      </w:r>
    </w:p>
    <w:p w14:paraId="5F808E14" w14:textId="3B3B37C6" w:rsid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My </w:t>
      </w:r>
      <w:r w:rsidR="00604BC9">
        <w:rPr>
          <w:rFonts w:ascii="Arial" w:hAnsi="Arial" w:cs="Arial"/>
        </w:rPr>
        <w:t xml:space="preserve">fees are fractions of what you will earn for a </w:t>
      </w:r>
      <w:r w:rsidRPr="00604BC9">
        <w:rPr>
          <w:rFonts w:ascii="Arial" w:hAnsi="Arial" w:cs="Arial"/>
        </w:rPr>
        <w:t xml:space="preserve">complete </w:t>
      </w:r>
      <w:r w:rsidR="00604BC9">
        <w:rPr>
          <w:rFonts w:ascii="Arial" w:hAnsi="Arial" w:cs="Arial"/>
        </w:rPr>
        <w:t xml:space="preserve">end-to-end </w:t>
      </w:r>
      <w:r w:rsidRPr="00604BC9">
        <w:rPr>
          <w:rFonts w:ascii="Arial" w:hAnsi="Arial" w:cs="Arial"/>
        </w:rPr>
        <w:t xml:space="preserve">service to promote </w:t>
      </w:r>
      <w:r w:rsidR="002F6B2C" w:rsidRPr="00604BC9">
        <w:rPr>
          <w:rFonts w:ascii="Arial" w:hAnsi="Arial" w:cs="Arial"/>
        </w:rPr>
        <w:t>all</w:t>
      </w:r>
      <w:r w:rsidRPr="00604BC9">
        <w:rPr>
          <w:rFonts w:ascii="Arial" w:hAnsi="Arial" w:cs="Arial"/>
        </w:rPr>
        <w:t xml:space="preserve"> your offers, events, and promotions. </w:t>
      </w:r>
    </w:p>
    <w:p w14:paraId="4BFADAE7" w14:textId="3E6FBBB3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That’s an incredible return on investment! </w:t>
      </w:r>
    </w:p>
    <w:p w14:paraId="71ACAFE6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Please just reply to this email to let me know you’re interested, and I’ll reply with more details. </w:t>
      </w:r>
    </w:p>
    <w:p w14:paraId="08E4FE8C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Cheers,</w:t>
      </w:r>
    </w:p>
    <w:p w14:paraId="5405FB3A" w14:textId="239B6483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NAME</w:t>
      </w:r>
      <w:r w:rsidRPr="00604BC9">
        <w:rPr>
          <w:rFonts w:ascii="Arial" w:hAnsi="Arial" w:cs="Arial"/>
        </w:rPr>
        <w:br/>
        <w:t>CONTACT INFO</w:t>
      </w:r>
    </w:p>
    <w:p w14:paraId="1B6BC577" w14:textId="108331D6" w:rsidR="00DF7609" w:rsidRPr="00604BC9" w:rsidRDefault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br w:type="page"/>
      </w:r>
    </w:p>
    <w:p w14:paraId="141B9CC9" w14:textId="1CD00CC9" w:rsidR="00DF7609" w:rsidRPr="00604BC9" w:rsidRDefault="00DF7609" w:rsidP="00DC2E0D">
      <w:pPr>
        <w:pStyle w:val="Heading1"/>
        <w:rPr>
          <w:rFonts w:ascii="Arial" w:hAnsi="Arial" w:cs="Arial"/>
        </w:rPr>
      </w:pPr>
      <w:r w:rsidRPr="00604BC9">
        <w:rPr>
          <w:rFonts w:ascii="Arial" w:hAnsi="Arial" w:cs="Arial"/>
        </w:rPr>
        <w:lastRenderedPageBreak/>
        <w:t>General Sign Up</w:t>
      </w:r>
    </w:p>
    <w:p w14:paraId="0417ACE5" w14:textId="799A084A" w:rsidR="00DF7609" w:rsidRPr="00604BC9" w:rsidRDefault="00DF7609" w:rsidP="00DF7609">
      <w:pPr>
        <w:rPr>
          <w:rFonts w:ascii="Arial" w:hAnsi="Arial" w:cs="Arial"/>
          <w:b/>
        </w:rPr>
      </w:pPr>
      <w:r w:rsidRPr="00604BC9">
        <w:rPr>
          <w:rFonts w:ascii="Arial" w:hAnsi="Arial" w:cs="Arial"/>
          <w:b/>
        </w:rPr>
        <w:t>Subject: Action Needed: Campaign Sign Up Steps</w:t>
      </w:r>
    </w:p>
    <w:p w14:paraId="1B508012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Hello Name</w:t>
      </w:r>
    </w:p>
    <w:p w14:paraId="7A4DF2D3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Thanks for a great call this [morning, afternoon]</w:t>
      </w:r>
    </w:p>
    <w:p w14:paraId="1B698303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Please see the following link to sign up:</w:t>
      </w:r>
    </w:p>
    <w:p w14:paraId="39D3D565" w14:textId="77777777" w:rsidR="00DF7609" w:rsidRPr="00604BC9" w:rsidRDefault="00DF7609" w:rsidP="00DF7609">
      <w:pPr>
        <w:pStyle w:val="ListParagraph"/>
        <w:numPr>
          <w:ilvl w:val="0"/>
          <w:numId w:val="32"/>
        </w:numPr>
        <w:rPr>
          <w:rFonts w:ascii="Arial" w:hAnsi="Arial" w:cs="Arial"/>
          <w:u w:val="single"/>
        </w:rPr>
      </w:pPr>
      <w:r w:rsidRPr="00604BC9">
        <w:rPr>
          <w:rFonts w:ascii="Arial" w:hAnsi="Arial" w:cs="Arial"/>
          <w:u w:val="single"/>
        </w:rPr>
        <w:t xml:space="preserve">PayPal Buy Link </w:t>
      </w:r>
    </w:p>
    <w:p w14:paraId="2CC2C6D1" w14:textId="34407FF5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Once you sign up, you’ll be </w:t>
      </w:r>
      <w:r w:rsidR="002F6B2C" w:rsidRPr="00604BC9">
        <w:rPr>
          <w:rFonts w:ascii="Arial" w:hAnsi="Arial" w:cs="Arial"/>
        </w:rPr>
        <w:t>taken</w:t>
      </w:r>
      <w:r w:rsidRPr="00604BC9">
        <w:rPr>
          <w:rFonts w:ascii="Arial" w:hAnsi="Arial" w:cs="Arial"/>
        </w:rPr>
        <w:t xml:space="preserve"> to a brief onboarding form. </w:t>
      </w:r>
    </w:p>
    <w:p w14:paraId="1DDA5918" w14:textId="69D454F1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Please provide some insights into your business, a description of your best type of customer, and some [insights into what types of promotions/offers/coupons you are willing to use for this campaign.]</w:t>
      </w:r>
    </w:p>
    <w:p w14:paraId="4FAEF9F4" w14:textId="168108BF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I’ll reach out to you if I have any questions or to let you know that everything is setup and running.</w:t>
      </w:r>
    </w:p>
    <w:p w14:paraId="06B7D7EA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Thanks again!</w:t>
      </w:r>
    </w:p>
    <w:p w14:paraId="55E2F06B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 xml:space="preserve">If you have any questions, please don’t hesitate to call me at 555.555.5555 or simply reply to this message. </w:t>
      </w:r>
    </w:p>
    <w:p w14:paraId="7E2E0C7D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All the best,</w:t>
      </w:r>
    </w:p>
    <w:p w14:paraId="47A20C86" w14:textId="77777777" w:rsidR="00DF7609" w:rsidRPr="00604BC9" w:rsidRDefault="00DF7609" w:rsidP="00DF7609">
      <w:pPr>
        <w:rPr>
          <w:rFonts w:ascii="Arial" w:hAnsi="Arial" w:cs="Arial"/>
        </w:rPr>
      </w:pPr>
      <w:r w:rsidRPr="00604BC9">
        <w:rPr>
          <w:rFonts w:ascii="Arial" w:hAnsi="Arial" w:cs="Arial"/>
        </w:rPr>
        <w:t>NAME</w:t>
      </w:r>
      <w:r w:rsidRPr="00604BC9">
        <w:rPr>
          <w:rFonts w:ascii="Arial" w:hAnsi="Arial" w:cs="Arial"/>
        </w:rPr>
        <w:br/>
        <w:t>CONTACT INFO</w:t>
      </w:r>
    </w:p>
    <w:p w14:paraId="748742B9" w14:textId="77777777" w:rsidR="00DF7609" w:rsidRPr="00604BC9" w:rsidRDefault="00DF7609" w:rsidP="00DF7609">
      <w:pPr>
        <w:rPr>
          <w:rFonts w:ascii="Arial" w:hAnsi="Arial" w:cs="Arial"/>
        </w:rPr>
      </w:pPr>
    </w:p>
    <w:p w14:paraId="4EA5BDFB" w14:textId="77777777" w:rsidR="00DF7609" w:rsidRPr="00604BC9" w:rsidRDefault="00DF7609">
      <w:pPr>
        <w:rPr>
          <w:rFonts w:ascii="Arial" w:eastAsiaTheme="majorEastAsia" w:hAnsi="Arial" w:cs="Arial"/>
          <w:b/>
          <w:bCs/>
          <w:smallCaps/>
          <w:color w:val="000000" w:themeColor="text1"/>
          <w:sz w:val="40"/>
          <w:szCs w:val="36"/>
        </w:rPr>
      </w:pPr>
    </w:p>
    <w:sectPr w:rsidR="00DF7609" w:rsidRPr="00604BC9">
      <w:footerReference w:type="default" r:id="rId15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43E7" w14:textId="77777777" w:rsidR="00F12338" w:rsidRDefault="00F12338" w:rsidP="008B7C7B">
      <w:pPr>
        <w:spacing w:after="0" w:line="240" w:lineRule="auto"/>
      </w:pPr>
      <w:r>
        <w:separator/>
      </w:r>
    </w:p>
  </w:endnote>
  <w:endnote w:type="continuationSeparator" w:id="0">
    <w:p w14:paraId="3E31B92C" w14:textId="77777777" w:rsidR="00F12338" w:rsidRDefault="00F12338" w:rsidP="008B7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5778628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4E7B27" w14:textId="77777777" w:rsidR="00937BBA" w:rsidRPr="00DD697D" w:rsidRDefault="00937BBA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</w:rPr>
        </w:pPr>
        <w:r w:rsidRPr="00DD697D">
          <w:rPr>
            <w:rFonts w:ascii="Arial" w:hAnsi="Arial" w:cs="Arial"/>
          </w:rPr>
          <w:fldChar w:fldCharType="begin"/>
        </w:r>
        <w:r w:rsidRPr="00DD697D">
          <w:rPr>
            <w:rFonts w:ascii="Arial" w:hAnsi="Arial" w:cs="Arial"/>
          </w:rPr>
          <w:instrText xml:space="preserve"> PAGE   \* MERGEFORMAT </w:instrText>
        </w:r>
        <w:r w:rsidRPr="00DD697D">
          <w:rPr>
            <w:rFonts w:ascii="Arial" w:hAnsi="Arial" w:cs="Arial"/>
          </w:rPr>
          <w:fldChar w:fldCharType="separate"/>
        </w:r>
        <w:r w:rsidR="00655B99">
          <w:rPr>
            <w:rFonts w:ascii="Arial" w:hAnsi="Arial" w:cs="Arial"/>
            <w:noProof/>
          </w:rPr>
          <w:t>24</w:t>
        </w:r>
        <w:r w:rsidRPr="00DD697D">
          <w:rPr>
            <w:rFonts w:ascii="Arial" w:hAnsi="Arial" w:cs="Arial"/>
            <w:noProof/>
          </w:rPr>
          <w:fldChar w:fldCharType="end"/>
        </w:r>
        <w:r w:rsidRPr="00DD697D">
          <w:rPr>
            <w:rFonts w:ascii="Arial" w:hAnsi="Arial" w:cs="Arial"/>
          </w:rPr>
          <w:t xml:space="preserve"> | </w:t>
        </w:r>
        <w:r w:rsidRPr="00DD697D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</w:sdtContent>
  </w:sdt>
  <w:p w14:paraId="09D73733" w14:textId="7A2F2C05" w:rsidR="00937BBA" w:rsidRPr="00DD697D" w:rsidRDefault="00937BBA" w:rsidP="00B27794">
    <w:pPr>
      <w:pStyle w:val="Footer"/>
      <w:jc w:val="center"/>
      <w:rPr>
        <w:rFonts w:ascii="Arial" w:hAnsi="Arial" w:cs="Arial"/>
        <w:sz w:val="16"/>
        <w:szCs w:val="16"/>
      </w:rPr>
    </w:pPr>
    <w:r w:rsidRPr="00DD697D">
      <w:rPr>
        <w:rFonts w:ascii="Arial" w:hAnsi="Arial" w:cs="Arial"/>
        <w:sz w:val="16"/>
        <w:szCs w:val="16"/>
      </w:rPr>
      <w:t>Copyright 20</w:t>
    </w:r>
    <w:r w:rsidR="002D5291">
      <w:rPr>
        <w:rFonts w:ascii="Arial" w:hAnsi="Arial" w:cs="Arial"/>
        <w:sz w:val="16"/>
        <w:szCs w:val="16"/>
      </w:rPr>
      <w:t>21</w:t>
    </w:r>
    <w:r w:rsidRPr="00DD697D">
      <w:rPr>
        <w:rFonts w:ascii="Arial" w:hAnsi="Arial" w:cs="Arial"/>
        <w:sz w:val="16"/>
        <w:szCs w:val="16"/>
      </w:rPr>
      <w:t xml:space="preserve"> White Wave Media, LLC</w:t>
    </w:r>
    <w:r w:rsidRPr="00DD697D">
      <w:rPr>
        <w:rFonts w:ascii="Arial" w:hAnsi="Arial" w:cs="Arial"/>
        <w:sz w:val="16"/>
        <w:szCs w:val="16"/>
      </w:rPr>
      <w:br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93CBA" w14:textId="77777777" w:rsidR="00F12338" w:rsidRDefault="00F12338" w:rsidP="008B7C7B">
      <w:pPr>
        <w:spacing w:after="0" w:line="240" w:lineRule="auto"/>
      </w:pPr>
      <w:r>
        <w:separator/>
      </w:r>
    </w:p>
  </w:footnote>
  <w:footnote w:type="continuationSeparator" w:id="0">
    <w:p w14:paraId="2B7185AC" w14:textId="77777777" w:rsidR="00F12338" w:rsidRDefault="00F12338" w:rsidP="008B7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14CF8"/>
    <w:multiLevelType w:val="hybridMultilevel"/>
    <w:tmpl w:val="2C3A2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E14FF"/>
    <w:multiLevelType w:val="hybridMultilevel"/>
    <w:tmpl w:val="82F0C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276B7"/>
    <w:multiLevelType w:val="hybridMultilevel"/>
    <w:tmpl w:val="37BEF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62EEF"/>
    <w:multiLevelType w:val="hybridMultilevel"/>
    <w:tmpl w:val="19124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C40B1"/>
    <w:multiLevelType w:val="hybridMultilevel"/>
    <w:tmpl w:val="F4587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A3104D"/>
    <w:multiLevelType w:val="hybridMultilevel"/>
    <w:tmpl w:val="F7BCA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E7D9D"/>
    <w:multiLevelType w:val="hybridMultilevel"/>
    <w:tmpl w:val="A2F41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C6FA9"/>
    <w:multiLevelType w:val="hybridMultilevel"/>
    <w:tmpl w:val="0E66CA78"/>
    <w:lvl w:ilvl="0" w:tplc="D9948968">
      <w:numFmt w:val="bullet"/>
      <w:lvlText w:val=""/>
      <w:lvlJc w:val="left"/>
      <w:pPr>
        <w:ind w:left="1428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E80C2E"/>
    <w:multiLevelType w:val="hybridMultilevel"/>
    <w:tmpl w:val="605E7A34"/>
    <w:lvl w:ilvl="0" w:tplc="0C429C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F0C02"/>
    <w:multiLevelType w:val="hybridMultilevel"/>
    <w:tmpl w:val="3946C4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920A7"/>
    <w:multiLevelType w:val="hybridMultilevel"/>
    <w:tmpl w:val="DE108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52F4C"/>
    <w:multiLevelType w:val="hybridMultilevel"/>
    <w:tmpl w:val="65E80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508E"/>
    <w:multiLevelType w:val="hybridMultilevel"/>
    <w:tmpl w:val="DEAE4B92"/>
    <w:lvl w:ilvl="0" w:tplc="D994896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93B56"/>
    <w:multiLevelType w:val="hybridMultilevel"/>
    <w:tmpl w:val="CDEC8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E4FB4"/>
    <w:multiLevelType w:val="hybridMultilevel"/>
    <w:tmpl w:val="37BEF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C5ECE"/>
    <w:multiLevelType w:val="hybridMultilevel"/>
    <w:tmpl w:val="39AE2F66"/>
    <w:lvl w:ilvl="0" w:tplc="42FAF824">
      <w:start w:val="16"/>
      <w:numFmt w:val="bullet"/>
      <w:lvlText w:val=""/>
      <w:lvlJc w:val="left"/>
      <w:pPr>
        <w:ind w:left="43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51DA673E"/>
    <w:multiLevelType w:val="hybridMultilevel"/>
    <w:tmpl w:val="C74EB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64E5B"/>
    <w:multiLevelType w:val="hybridMultilevel"/>
    <w:tmpl w:val="64C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B6ADA"/>
    <w:multiLevelType w:val="hybridMultilevel"/>
    <w:tmpl w:val="1A20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D3564"/>
    <w:multiLevelType w:val="hybridMultilevel"/>
    <w:tmpl w:val="6EE60AFA"/>
    <w:lvl w:ilvl="0" w:tplc="3A6A67F4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7B6322"/>
    <w:multiLevelType w:val="hybridMultilevel"/>
    <w:tmpl w:val="CE3E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03EC1"/>
    <w:multiLevelType w:val="hybridMultilevel"/>
    <w:tmpl w:val="6D468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323AC"/>
    <w:multiLevelType w:val="hybridMultilevel"/>
    <w:tmpl w:val="6D606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21"/>
  </w:num>
  <w:num w:numId="14">
    <w:abstractNumId w:val="12"/>
  </w:num>
  <w:num w:numId="15">
    <w:abstractNumId w:val="22"/>
  </w:num>
  <w:num w:numId="16">
    <w:abstractNumId w:val="23"/>
  </w:num>
  <w:num w:numId="17">
    <w:abstractNumId w:val="6"/>
  </w:num>
  <w:num w:numId="18">
    <w:abstractNumId w:val="11"/>
  </w:num>
  <w:num w:numId="19">
    <w:abstractNumId w:val="3"/>
  </w:num>
  <w:num w:numId="20">
    <w:abstractNumId w:val="0"/>
  </w:num>
  <w:num w:numId="21">
    <w:abstractNumId w:val="17"/>
  </w:num>
  <w:num w:numId="22">
    <w:abstractNumId w:val="20"/>
  </w:num>
  <w:num w:numId="23">
    <w:abstractNumId w:val="9"/>
  </w:num>
  <w:num w:numId="24">
    <w:abstractNumId w:val="7"/>
  </w:num>
  <w:num w:numId="25">
    <w:abstractNumId w:val="1"/>
  </w:num>
  <w:num w:numId="26">
    <w:abstractNumId w:val="13"/>
  </w:num>
  <w:num w:numId="27">
    <w:abstractNumId w:val="8"/>
  </w:num>
  <w:num w:numId="28">
    <w:abstractNumId w:val="19"/>
  </w:num>
  <w:num w:numId="29">
    <w:abstractNumId w:val="18"/>
  </w:num>
  <w:num w:numId="30">
    <w:abstractNumId w:val="4"/>
  </w:num>
  <w:num w:numId="31">
    <w:abstractNumId w:val="14"/>
  </w:num>
  <w:num w:numId="32">
    <w:abstractNumId w:val="16"/>
  </w:num>
  <w:num w:numId="33">
    <w:abstractNumId w:val="10"/>
  </w:num>
  <w:num w:numId="34">
    <w:abstractNumId w:val="15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C7B"/>
    <w:rsid w:val="000315FC"/>
    <w:rsid w:val="0005025F"/>
    <w:rsid w:val="000571FC"/>
    <w:rsid w:val="00096FC2"/>
    <w:rsid w:val="000A4BD5"/>
    <w:rsid w:val="000A7663"/>
    <w:rsid w:val="000D1F16"/>
    <w:rsid w:val="000D5489"/>
    <w:rsid w:val="0010262A"/>
    <w:rsid w:val="001131C5"/>
    <w:rsid w:val="001361FA"/>
    <w:rsid w:val="00176706"/>
    <w:rsid w:val="001942AE"/>
    <w:rsid w:val="00194F7D"/>
    <w:rsid w:val="001B0A53"/>
    <w:rsid w:val="001C0BF5"/>
    <w:rsid w:val="001D6349"/>
    <w:rsid w:val="00203A71"/>
    <w:rsid w:val="00237CCA"/>
    <w:rsid w:val="00240985"/>
    <w:rsid w:val="00280552"/>
    <w:rsid w:val="00283B42"/>
    <w:rsid w:val="002A203F"/>
    <w:rsid w:val="002B12A2"/>
    <w:rsid w:val="002C2686"/>
    <w:rsid w:val="002D4977"/>
    <w:rsid w:val="002D5291"/>
    <w:rsid w:val="002D6A13"/>
    <w:rsid w:val="002F3505"/>
    <w:rsid w:val="002F4669"/>
    <w:rsid w:val="002F6B2C"/>
    <w:rsid w:val="002F75F0"/>
    <w:rsid w:val="00316E40"/>
    <w:rsid w:val="003170FE"/>
    <w:rsid w:val="00322442"/>
    <w:rsid w:val="00344ECB"/>
    <w:rsid w:val="00352E60"/>
    <w:rsid w:val="0036753C"/>
    <w:rsid w:val="00375CC2"/>
    <w:rsid w:val="00393F75"/>
    <w:rsid w:val="003B2014"/>
    <w:rsid w:val="003C0E25"/>
    <w:rsid w:val="003C12CE"/>
    <w:rsid w:val="003C5BCE"/>
    <w:rsid w:val="003F691B"/>
    <w:rsid w:val="00401B11"/>
    <w:rsid w:val="00411FFA"/>
    <w:rsid w:val="00413803"/>
    <w:rsid w:val="00415332"/>
    <w:rsid w:val="004816B1"/>
    <w:rsid w:val="004A1A2D"/>
    <w:rsid w:val="004A6204"/>
    <w:rsid w:val="004C0332"/>
    <w:rsid w:val="00503351"/>
    <w:rsid w:val="0051096D"/>
    <w:rsid w:val="005168AE"/>
    <w:rsid w:val="0052093F"/>
    <w:rsid w:val="00543990"/>
    <w:rsid w:val="0058689F"/>
    <w:rsid w:val="00591442"/>
    <w:rsid w:val="00594354"/>
    <w:rsid w:val="005953D1"/>
    <w:rsid w:val="005B420F"/>
    <w:rsid w:val="005E7C13"/>
    <w:rsid w:val="005F010C"/>
    <w:rsid w:val="00604BC9"/>
    <w:rsid w:val="00605825"/>
    <w:rsid w:val="00617D08"/>
    <w:rsid w:val="00655B99"/>
    <w:rsid w:val="00666684"/>
    <w:rsid w:val="00674B26"/>
    <w:rsid w:val="006C25B4"/>
    <w:rsid w:val="006E06B6"/>
    <w:rsid w:val="006F1C13"/>
    <w:rsid w:val="007110DC"/>
    <w:rsid w:val="00720536"/>
    <w:rsid w:val="00746119"/>
    <w:rsid w:val="007461DC"/>
    <w:rsid w:val="007A0CE1"/>
    <w:rsid w:val="00801B1C"/>
    <w:rsid w:val="00806179"/>
    <w:rsid w:val="00811E84"/>
    <w:rsid w:val="00817B06"/>
    <w:rsid w:val="00852F52"/>
    <w:rsid w:val="00883B55"/>
    <w:rsid w:val="00890116"/>
    <w:rsid w:val="008A1EFC"/>
    <w:rsid w:val="008B6B13"/>
    <w:rsid w:val="008B7C7B"/>
    <w:rsid w:val="008E036F"/>
    <w:rsid w:val="008E35B7"/>
    <w:rsid w:val="00902478"/>
    <w:rsid w:val="00911F8D"/>
    <w:rsid w:val="00912BE4"/>
    <w:rsid w:val="00926E84"/>
    <w:rsid w:val="0093774A"/>
    <w:rsid w:val="00937BBA"/>
    <w:rsid w:val="00961793"/>
    <w:rsid w:val="009737EA"/>
    <w:rsid w:val="00976FAD"/>
    <w:rsid w:val="009A7BE4"/>
    <w:rsid w:val="009C5298"/>
    <w:rsid w:val="009E3728"/>
    <w:rsid w:val="00A00130"/>
    <w:rsid w:val="00A31487"/>
    <w:rsid w:val="00A6332F"/>
    <w:rsid w:val="00AA0D2F"/>
    <w:rsid w:val="00AB38A2"/>
    <w:rsid w:val="00AE23AB"/>
    <w:rsid w:val="00B24823"/>
    <w:rsid w:val="00B27794"/>
    <w:rsid w:val="00B316DE"/>
    <w:rsid w:val="00B37D7A"/>
    <w:rsid w:val="00B47681"/>
    <w:rsid w:val="00B74478"/>
    <w:rsid w:val="00B80638"/>
    <w:rsid w:val="00B94D28"/>
    <w:rsid w:val="00BB3D15"/>
    <w:rsid w:val="00BC06EA"/>
    <w:rsid w:val="00BD462B"/>
    <w:rsid w:val="00BE5219"/>
    <w:rsid w:val="00C074D4"/>
    <w:rsid w:val="00C30D72"/>
    <w:rsid w:val="00C4089F"/>
    <w:rsid w:val="00C533AA"/>
    <w:rsid w:val="00C57C6C"/>
    <w:rsid w:val="00C61F67"/>
    <w:rsid w:val="00C72F99"/>
    <w:rsid w:val="00C74B7E"/>
    <w:rsid w:val="00C847BB"/>
    <w:rsid w:val="00C92A1A"/>
    <w:rsid w:val="00CA55A3"/>
    <w:rsid w:val="00CB0DEF"/>
    <w:rsid w:val="00CD35CC"/>
    <w:rsid w:val="00CE0BF6"/>
    <w:rsid w:val="00CE6D74"/>
    <w:rsid w:val="00D002E8"/>
    <w:rsid w:val="00D33CEF"/>
    <w:rsid w:val="00D472D4"/>
    <w:rsid w:val="00D627EF"/>
    <w:rsid w:val="00D8794A"/>
    <w:rsid w:val="00D909D4"/>
    <w:rsid w:val="00D9200C"/>
    <w:rsid w:val="00DB5FE6"/>
    <w:rsid w:val="00DC0F23"/>
    <w:rsid w:val="00DC2E0D"/>
    <w:rsid w:val="00DC376C"/>
    <w:rsid w:val="00DD390E"/>
    <w:rsid w:val="00DD697D"/>
    <w:rsid w:val="00DF3D43"/>
    <w:rsid w:val="00DF7609"/>
    <w:rsid w:val="00E0091B"/>
    <w:rsid w:val="00E164CB"/>
    <w:rsid w:val="00E63F97"/>
    <w:rsid w:val="00EA1F94"/>
    <w:rsid w:val="00EB2F67"/>
    <w:rsid w:val="00EB334C"/>
    <w:rsid w:val="00EC7741"/>
    <w:rsid w:val="00EF24DE"/>
    <w:rsid w:val="00F12338"/>
    <w:rsid w:val="00F1233B"/>
    <w:rsid w:val="00F13C02"/>
    <w:rsid w:val="00F413D6"/>
    <w:rsid w:val="00F55607"/>
    <w:rsid w:val="00F566C4"/>
    <w:rsid w:val="00F8540F"/>
    <w:rsid w:val="00F855DC"/>
    <w:rsid w:val="00F91E6A"/>
    <w:rsid w:val="00FA7139"/>
    <w:rsid w:val="00FB5DDF"/>
    <w:rsid w:val="00FD6741"/>
    <w:rsid w:val="00FD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CDF6F"/>
  <w15:chartTrackingRefBased/>
  <w15:docId w15:val="{AC09C86E-D3A6-42C9-9623-774F0BF6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C13"/>
    <w:rPr>
      <w:rFonts w:ascii="Helvetica LT Std" w:hAnsi="Helvetica LT Std"/>
      <w:sz w:val="3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F760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mallCaps/>
      <w:color w:val="000000" w:themeColor="text1"/>
      <w:sz w:val="44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55607"/>
    <w:pPr>
      <w:keepNext/>
      <w:keepLines/>
      <w:numPr>
        <w:ilvl w:val="1"/>
        <w:numId w:val="12"/>
      </w:numPr>
      <w:spacing w:before="360" w:after="0"/>
      <w:outlineLvl w:val="1"/>
    </w:pPr>
    <w:rPr>
      <w:rFonts w:eastAsiaTheme="majorEastAsia" w:cstheme="majorBidi"/>
      <w:b/>
      <w:bCs/>
      <w:smallCaps/>
      <w:color w:val="000000" w:themeColor="text1"/>
      <w:sz w:val="36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1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52525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A5A5A" w:themeColor="text1" w:themeTint="A5"/>
      <w:spacing w:val="10"/>
    </w:rPr>
  </w:style>
  <w:style w:type="character" w:customStyle="1" w:styleId="Heading1Char">
    <w:name w:val="Heading 1 Char"/>
    <w:basedOn w:val="DefaultParagraphFont"/>
    <w:link w:val="Heading1"/>
    <w:uiPriority w:val="9"/>
    <w:rsid w:val="00DF7609"/>
    <w:rPr>
      <w:rFonts w:ascii="Helvetica LT Std" w:eastAsiaTheme="majorEastAsia" w:hAnsi="Helvetica LT Std" w:cstheme="majorBidi"/>
      <w:b/>
      <w:bCs/>
      <w:smallCaps/>
      <w:color w:val="000000" w:themeColor="text1"/>
      <w:sz w:val="44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55607"/>
    <w:rPr>
      <w:rFonts w:ascii="Helvetica LT Std" w:eastAsiaTheme="majorEastAsia" w:hAnsi="Helvetica LT Std" w:cstheme="majorBidi"/>
      <w:b/>
      <w:bCs/>
      <w:smallCaps/>
      <w:color w:val="000000" w:themeColor="text1"/>
      <w:sz w:val="3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52525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aps/>
    </w:rPr>
  </w:style>
  <w:style w:type="character" w:styleId="Strong">
    <w:name w:val="Strong"/>
    <w:basedOn w:val="DefaultParagraphFont"/>
    <w:uiPriority w:val="22"/>
    <w:qFormat/>
    <w:rPr>
      <w:b/>
      <w:b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color w:val="000000" w:themeColor="text1"/>
      <w:shd w:val="clear" w:color="auto" w:fill="F2F2F2" w:themeFill="background1" w:themeFillShade="F2"/>
    </w:rPr>
  </w:style>
  <w:style w:type="character" w:styleId="SubtleReference">
    <w:name w:val="Subtle Reference"/>
    <w:basedOn w:val="DefaultParagraphFont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Pr>
      <w:b w:val="0"/>
      <w:bCs w:val="0"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323232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7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C7B"/>
  </w:style>
  <w:style w:type="paragraph" w:styleId="Footer">
    <w:name w:val="footer"/>
    <w:basedOn w:val="Normal"/>
    <w:link w:val="FooterChar"/>
    <w:uiPriority w:val="99"/>
    <w:unhideWhenUsed/>
    <w:rsid w:val="008B7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C7B"/>
  </w:style>
  <w:style w:type="paragraph" w:styleId="TOC1">
    <w:name w:val="toc 1"/>
    <w:basedOn w:val="Normal"/>
    <w:next w:val="Normal"/>
    <w:autoRedefine/>
    <w:uiPriority w:val="39"/>
    <w:unhideWhenUsed/>
    <w:rsid w:val="002D4977"/>
    <w:pPr>
      <w:tabs>
        <w:tab w:val="left" w:pos="440"/>
        <w:tab w:val="right" w:leader="dot" w:pos="9350"/>
      </w:tabs>
      <w:spacing w:after="100"/>
    </w:pPr>
    <w:rPr>
      <w:rFonts w:cs="Arial"/>
      <w:b/>
      <w:noProof/>
      <w:sz w:val="36"/>
      <w:szCs w:val="36"/>
    </w:rPr>
  </w:style>
  <w:style w:type="paragraph" w:styleId="TOC2">
    <w:name w:val="toc 2"/>
    <w:basedOn w:val="Normal"/>
    <w:next w:val="Normal"/>
    <w:autoRedefine/>
    <w:uiPriority w:val="39"/>
    <w:unhideWhenUsed/>
    <w:rsid w:val="005168AE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68AE"/>
    <w:rPr>
      <w:color w:val="6B9F25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8A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E0BF6"/>
    <w:rPr>
      <w:color w:val="B26B0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3E47F8B-2C6D-450B-8E42-EC2C8156D6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(blank).dotx</Template>
  <TotalTime>436</TotalTime>
  <Pages>10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</dc:creator>
  <cp:keywords/>
  <dc:description/>
  <cp:lastModifiedBy>LL</cp:lastModifiedBy>
  <cp:revision>46</cp:revision>
  <cp:lastPrinted>2014-05-15T18:28:00Z</cp:lastPrinted>
  <dcterms:created xsi:type="dcterms:W3CDTF">2016-07-28T18:49:00Z</dcterms:created>
  <dcterms:modified xsi:type="dcterms:W3CDTF">2021-09-13T17:53:00Z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